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614"/>
        <w:gridCol w:w="1024"/>
        <w:gridCol w:w="1805"/>
        <w:gridCol w:w="1507"/>
        <w:gridCol w:w="1676"/>
        <w:gridCol w:w="1363"/>
      </w:tblGrid>
      <w:tr w:rsidR="00225059" w:rsidRPr="008748A8" w:rsidTr="000D07CE">
        <w:trPr>
          <w:trHeight w:val="408"/>
        </w:trPr>
        <w:tc>
          <w:tcPr>
            <w:tcW w:w="278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225059" w:rsidRPr="00AA73C3" w:rsidRDefault="00BF3BDB" w:rsidP="00670B6E">
            <w:pPr>
              <w:rPr>
                <w:sz w:val="16"/>
                <w:szCs w:val="16"/>
                <w:lang w:val="pl-PL"/>
              </w:rPr>
            </w:pPr>
            <w:r w:rsidRPr="00AA73C3">
              <w:rPr>
                <w:sz w:val="16"/>
                <w:lang w:val="pl-PL"/>
              </w:rPr>
              <w:t>Numer pakietu</w:t>
            </w:r>
            <w:r w:rsidR="00050185" w:rsidRPr="00AA73C3">
              <w:rPr>
                <w:sz w:val="16"/>
                <w:lang w:val="pl-PL"/>
              </w:rPr>
              <w:t>:</w:t>
            </w:r>
          </w:p>
        </w:tc>
        <w:tc>
          <w:tcPr>
            <w:tcW w:w="6351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BF3BDB" w:rsidRPr="008748A8" w:rsidRDefault="00317CAD" w:rsidP="00714476">
            <w:pPr>
              <w:pStyle w:val="Revisionszeile"/>
              <w:spacing w:before="0"/>
              <w:rPr>
                <w:rFonts w:cs="Arial"/>
                <w:b w:val="0"/>
                <w:lang w:val="en-US"/>
              </w:rPr>
            </w:pPr>
            <w:r w:rsidRPr="00317CAD">
              <w:rPr>
                <w:rFonts w:cs="Arial"/>
                <w:lang w:val="en-US"/>
              </w:rPr>
              <w:t>P-KET-E-C</w:t>
            </w:r>
            <w:r w:rsidR="00DD6FE1">
              <w:rPr>
                <w:rFonts w:cs="Arial"/>
                <w:lang w:val="en-US"/>
              </w:rPr>
              <w:t>15</w:t>
            </w:r>
            <w:r w:rsidRPr="00317CAD">
              <w:rPr>
                <w:rFonts w:cs="Arial"/>
                <w:lang w:val="en-US"/>
              </w:rPr>
              <w:t>-TEL-PCG-0001</w:t>
            </w:r>
            <w:r w:rsidR="00725FC1" w:rsidRPr="00C13BEC">
              <w:rPr>
                <w:rFonts w:cs="Arial"/>
                <w:lang w:val="en-US"/>
              </w:rPr>
              <w:t>_</w:t>
            </w:r>
            <w:r w:rsidR="009126EB">
              <w:rPr>
                <w:rFonts w:cs="Arial"/>
                <w:lang w:val="en-US"/>
              </w:rPr>
              <w:t>R00</w:t>
            </w:r>
          </w:p>
        </w:tc>
      </w:tr>
      <w:tr w:rsidR="00CE0A80" w:rsidRPr="00AA73C3" w:rsidTr="000D07CE">
        <w:trPr>
          <w:trHeight w:val="271"/>
        </w:trPr>
        <w:tc>
          <w:tcPr>
            <w:tcW w:w="2784" w:type="dxa"/>
            <w:gridSpan w:val="3"/>
            <w:tcBorders>
              <w:bottom w:val="nil"/>
              <w:right w:val="nil"/>
            </w:tcBorders>
            <w:vAlign w:val="center"/>
          </w:tcPr>
          <w:p w:rsidR="00CE0A80" w:rsidRPr="00AA73C3" w:rsidRDefault="00EC116C" w:rsidP="00670B6E">
            <w:pPr>
              <w:rPr>
                <w:sz w:val="16"/>
                <w:szCs w:val="16"/>
                <w:lang w:val="pl-PL"/>
              </w:rPr>
            </w:pPr>
            <w:r w:rsidRPr="00AA73C3">
              <w:rPr>
                <w:sz w:val="16"/>
                <w:lang w:val="pl-PL"/>
              </w:rPr>
              <w:t>Inwestor</w:t>
            </w:r>
            <w:r w:rsidRPr="00AA73C3">
              <w:rPr>
                <w:sz w:val="16"/>
                <w:szCs w:val="16"/>
                <w:lang w:val="pl-PL"/>
              </w:rPr>
              <w:t>:</w:t>
            </w:r>
          </w:p>
        </w:tc>
        <w:tc>
          <w:tcPr>
            <w:tcW w:w="6351" w:type="dxa"/>
            <w:gridSpan w:val="4"/>
            <w:vMerge w:val="restart"/>
            <w:tcBorders>
              <w:left w:val="nil"/>
            </w:tcBorders>
            <w:vAlign w:val="center"/>
          </w:tcPr>
          <w:p w:rsidR="00CE0A80" w:rsidRPr="00AA73C3" w:rsidRDefault="00670B6E" w:rsidP="00670B6E">
            <w:pPr>
              <w:pStyle w:val="E0"/>
              <w:spacing w:after="0" w:line="240" w:lineRule="auto"/>
              <w:jc w:val="center"/>
              <w:rPr>
                <w:lang w:val="pl-PL"/>
              </w:rPr>
            </w:pPr>
            <w:r w:rsidRPr="00AA73C3">
              <w:rPr>
                <w:caps w:val="0"/>
                <w:sz w:val="18"/>
                <w:szCs w:val="18"/>
                <w:lang w:val="pl-PL"/>
              </w:rPr>
              <w:t>Miasto Stołeczne Warszawa reprezentowane przez Zarząd Transportu Miejskiego w Warszawie, w imieniu i na rzecz którego działa Metro Warszawskie Sp. z o. o. w Warszawie; ul. Wilczy Dół 5</w:t>
            </w:r>
          </w:p>
        </w:tc>
      </w:tr>
      <w:tr w:rsidR="00CE0A80" w:rsidRPr="00AA73C3" w:rsidTr="000D07CE">
        <w:trPr>
          <w:trHeight w:val="657"/>
        </w:trPr>
        <w:tc>
          <w:tcPr>
            <w:tcW w:w="1146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CE0A80" w:rsidRPr="00AA73C3" w:rsidRDefault="004D037D" w:rsidP="00054A8C">
            <w:pPr>
              <w:pStyle w:val="E0"/>
              <w:spacing w:after="0" w:line="240" w:lineRule="auto"/>
              <w:rPr>
                <w:lang w:val="pl-PL"/>
              </w:rPr>
            </w:pPr>
            <w:r>
              <w:rPr>
                <w:rFonts w:cs="Arial"/>
                <w:noProof/>
                <w:lang w:val="pl-PL" w:eastAsia="pl-PL"/>
              </w:rPr>
              <w:drawing>
                <wp:inline distT="0" distB="0" distL="0" distR="0" wp14:anchorId="61AAF1CB" wp14:editId="760AD3DB">
                  <wp:extent cx="561975" cy="800100"/>
                  <wp:effectExtent l="19050" t="0" r="9525" b="0"/>
                  <wp:docPr id="1" name="Obraz 1" descr="herb_warszawy_thum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herb_warszawy_thum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A80" w:rsidRPr="00AA73C3" w:rsidRDefault="008E21E1" w:rsidP="00054A8C">
            <w:pPr>
              <w:pStyle w:val="E0"/>
              <w:spacing w:after="0" w:line="240" w:lineRule="auto"/>
              <w:jc w:val="center"/>
              <w:rPr>
                <w:lang w:val="pl-PL"/>
              </w:rPr>
            </w:pPr>
            <w:r w:rsidRPr="008E21E1">
              <w:rPr>
                <w:noProof/>
                <w:lang w:val="pl-PL" w:eastAsia="pl-PL"/>
              </w:rPr>
              <w:drawing>
                <wp:inline distT="0" distB="0" distL="0" distR="0" wp14:anchorId="186E73F8" wp14:editId="6063AADD">
                  <wp:extent cx="425450" cy="425450"/>
                  <wp:effectExtent l="19050" t="0" r="0" b="0"/>
                  <wp:docPr id="10" name="Obraz 1" descr="Logo ZTM pdst kw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ZTM pdst kw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1" w:type="dxa"/>
            <w:gridSpan w:val="4"/>
            <w:vMerge/>
            <w:tcBorders>
              <w:lef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after="0" w:line="240" w:lineRule="auto"/>
              <w:jc w:val="center"/>
              <w:rPr>
                <w:sz w:val="18"/>
                <w:szCs w:val="18"/>
                <w:lang w:val="pl-PL"/>
              </w:rPr>
            </w:pPr>
          </w:p>
        </w:tc>
      </w:tr>
      <w:tr w:rsidR="00CE0A80" w:rsidRPr="00AA73C3" w:rsidTr="000D07CE">
        <w:trPr>
          <w:trHeight w:val="543"/>
        </w:trPr>
        <w:tc>
          <w:tcPr>
            <w:tcW w:w="1146" w:type="dxa"/>
            <w:vMerge/>
            <w:tcBorders>
              <w:top w:val="nil"/>
              <w:righ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after="0" w:line="240" w:lineRule="auto"/>
              <w:rPr>
                <w:rFonts w:cs="Arial"/>
                <w:lang w:val="pl-PL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E0A80" w:rsidRPr="00AA73C3" w:rsidRDefault="004D037D" w:rsidP="00054A8C">
            <w:pPr>
              <w:pStyle w:val="E0"/>
              <w:spacing w:after="0" w:line="240" w:lineRule="auto"/>
              <w:jc w:val="center"/>
              <w:rPr>
                <w:lang w:val="pl-PL"/>
              </w:rPr>
            </w:pPr>
            <w:r>
              <w:rPr>
                <w:rFonts w:cs="Arial"/>
                <w:noProof/>
                <w:lang w:val="pl-PL" w:eastAsia="pl-PL"/>
              </w:rPr>
              <w:drawing>
                <wp:inline distT="0" distB="0" distL="0" distR="0" wp14:anchorId="6A9EBBD8" wp14:editId="66994C52">
                  <wp:extent cx="438150" cy="438150"/>
                  <wp:effectExtent l="19050" t="0" r="0" b="0"/>
                  <wp:docPr id="3" name="Obraz 3" descr="Logo Met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Logo Met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1" w:type="dxa"/>
            <w:gridSpan w:val="4"/>
            <w:vMerge/>
            <w:tcBorders>
              <w:lef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after="0" w:line="240" w:lineRule="auto"/>
              <w:jc w:val="center"/>
              <w:rPr>
                <w:sz w:val="18"/>
                <w:szCs w:val="18"/>
                <w:lang w:val="pl-PL"/>
              </w:rPr>
            </w:pPr>
          </w:p>
        </w:tc>
      </w:tr>
      <w:tr w:rsidR="00F02AD2" w:rsidRPr="008C0EDE" w:rsidTr="000D07CE">
        <w:trPr>
          <w:trHeight w:val="632"/>
        </w:trPr>
        <w:tc>
          <w:tcPr>
            <w:tcW w:w="9135" w:type="dxa"/>
            <w:gridSpan w:val="7"/>
            <w:tcBorders>
              <w:bottom w:val="nil"/>
            </w:tcBorders>
          </w:tcPr>
          <w:p w:rsidR="00E601B2" w:rsidRPr="00AA73C3" w:rsidRDefault="008E21E1" w:rsidP="00AA73C3">
            <w:pPr>
              <w:pStyle w:val="E0"/>
              <w:spacing w:before="120" w:after="0" w:line="240" w:lineRule="auto"/>
              <w:ind w:right="34"/>
              <w:jc w:val="center"/>
              <w:rPr>
                <w:caps w:val="0"/>
                <w:sz w:val="16"/>
                <w:szCs w:val="16"/>
                <w:lang w:val="pl-PL"/>
              </w:rPr>
            </w:pPr>
            <w:r w:rsidRPr="00F93C4A">
              <w:rPr>
                <w:caps w:val="0"/>
                <w:sz w:val="16"/>
                <w:szCs w:val="16"/>
                <w:lang w:val="pl-PL"/>
              </w:rPr>
              <w:t>Projekt "II Linia metra w Warszawie - Prace przygotowawcze, projekt i budowa odcinka centralnego wraz z zakupem taboru" współfinansowany przez Unię Europejską ze Środków Funduszu Spójności w ramach Programu Infrastruktura i Środowisko</w:t>
            </w:r>
          </w:p>
        </w:tc>
      </w:tr>
      <w:tr w:rsidR="00AA73C3" w:rsidRPr="008C0EDE" w:rsidTr="000D07CE">
        <w:trPr>
          <w:trHeight w:val="694"/>
        </w:trPr>
        <w:tc>
          <w:tcPr>
            <w:tcW w:w="4589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AA73C3" w:rsidRPr="00AA73C3" w:rsidRDefault="004D037D" w:rsidP="00670B6E">
            <w:pPr>
              <w:pStyle w:val="E0"/>
              <w:spacing w:before="120" w:after="0" w:line="240" w:lineRule="auto"/>
              <w:ind w:right="34"/>
              <w:jc w:val="center"/>
              <w:rPr>
                <w:caps w:val="0"/>
                <w:sz w:val="16"/>
                <w:szCs w:val="16"/>
                <w:lang w:val="pl-PL"/>
              </w:rPr>
            </w:pPr>
            <w:r>
              <w:rPr>
                <w:noProof/>
                <w:sz w:val="16"/>
                <w:szCs w:val="16"/>
                <w:lang w:val="pl-PL" w:eastAsia="pl-PL"/>
              </w:rPr>
              <w:drawing>
                <wp:anchor distT="0" distB="0" distL="114300" distR="114300" simplePos="0" relativeHeight="251656192" behindDoc="1" locked="0" layoutInCell="1" allowOverlap="0" wp14:anchorId="2211D37C" wp14:editId="20EB12E4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50800</wp:posOffset>
                  </wp:positionV>
                  <wp:extent cx="1657985" cy="391795"/>
                  <wp:effectExtent l="19050" t="0" r="0" b="0"/>
                  <wp:wrapTight wrapText="bothSides">
                    <wp:wrapPolygon edited="0">
                      <wp:start x="-248" y="0"/>
                      <wp:lineTo x="-248" y="21005"/>
                      <wp:lineTo x="21592" y="21005"/>
                      <wp:lineTo x="21592" y="0"/>
                      <wp:lineTo x="-248" y="0"/>
                    </wp:wrapPolygon>
                  </wp:wrapTight>
                  <wp:docPr id="8" name="Obraz 36" descr="znak_INFRASTRUKTURA_I_SRODOWISKO_z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6" descr="znak_INFRASTRUKTURA_I_SRODOWISKO_z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46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AA73C3" w:rsidRPr="00AA73C3" w:rsidRDefault="004D037D" w:rsidP="00670B6E">
            <w:pPr>
              <w:pStyle w:val="E0"/>
              <w:spacing w:before="120" w:after="0" w:line="240" w:lineRule="auto"/>
              <w:ind w:right="34"/>
              <w:jc w:val="center"/>
              <w:rPr>
                <w:caps w:val="0"/>
                <w:sz w:val="16"/>
                <w:szCs w:val="16"/>
                <w:lang w:val="pl-PL"/>
              </w:rPr>
            </w:pPr>
            <w:r>
              <w:rPr>
                <w:noProof/>
                <w:sz w:val="16"/>
                <w:szCs w:val="16"/>
                <w:lang w:val="pl-PL" w:eastAsia="pl-PL"/>
              </w:rPr>
              <w:drawing>
                <wp:anchor distT="0" distB="0" distL="114300" distR="114300" simplePos="0" relativeHeight="251655168" behindDoc="1" locked="0" layoutInCell="1" allowOverlap="1" wp14:anchorId="75407C4F" wp14:editId="45EDC77A">
                  <wp:simplePos x="0" y="0"/>
                  <wp:positionH relativeFrom="column">
                    <wp:posOffset>1339215</wp:posOffset>
                  </wp:positionH>
                  <wp:positionV relativeFrom="paragraph">
                    <wp:posOffset>-6350</wp:posOffset>
                  </wp:positionV>
                  <wp:extent cx="1365250" cy="502285"/>
                  <wp:effectExtent l="19050" t="0" r="6350" b="0"/>
                  <wp:wrapTight wrapText="bothSides">
                    <wp:wrapPolygon edited="0">
                      <wp:start x="-301" y="0"/>
                      <wp:lineTo x="-301" y="20480"/>
                      <wp:lineTo x="21700" y="20480"/>
                      <wp:lineTo x="21700" y="0"/>
                      <wp:lineTo x="-301" y="0"/>
                    </wp:wrapPolygon>
                  </wp:wrapTight>
                  <wp:docPr id="7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0" cy="502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01B2" w:rsidRPr="00AA73C3" w:rsidTr="000D07CE">
        <w:trPr>
          <w:trHeight w:val="218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E601B2" w:rsidRPr="00AA73C3" w:rsidRDefault="00E601B2" w:rsidP="00670B6E">
            <w:pPr>
              <w:pStyle w:val="1strona"/>
              <w:rPr>
                <w:szCs w:val="16"/>
              </w:rPr>
            </w:pPr>
            <w:r w:rsidRPr="00AA73C3">
              <w:t>Wykonawca:</w:t>
            </w:r>
          </w:p>
        </w:tc>
      </w:tr>
      <w:tr w:rsidR="00CE0A80" w:rsidRPr="00AA73C3" w:rsidTr="000D07CE">
        <w:trPr>
          <w:trHeight w:val="284"/>
        </w:trPr>
        <w:tc>
          <w:tcPr>
            <w:tcW w:w="278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E0A80" w:rsidRPr="00AA73C3" w:rsidRDefault="004D037D" w:rsidP="00054A8C">
            <w:pPr>
              <w:pStyle w:val="E0"/>
              <w:spacing w:after="0" w:line="240" w:lineRule="auto"/>
              <w:jc w:val="center"/>
              <w:rPr>
                <w:rFonts w:cs="Arial"/>
                <w:sz w:val="20"/>
                <w:lang w:val="pl-PL"/>
              </w:rPr>
            </w:pPr>
            <w:r>
              <w:rPr>
                <w:rFonts w:cs="Arial"/>
                <w:noProof/>
                <w:sz w:val="20"/>
                <w:lang w:val="pl-PL" w:eastAsia="pl-PL"/>
              </w:rPr>
              <w:drawing>
                <wp:anchor distT="0" distB="0" distL="114300" distR="114300" simplePos="0" relativeHeight="251658240" behindDoc="0" locked="0" layoutInCell="1" allowOverlap="1" wp14:anchorId="4E0A78FF" wp14:editId="02D0BB23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60325</wp:posOffset>
                  </wp:positionV>
                  <wp:extent cx="5353050" cy="485775"/>
                  <wp:effectExtent l="19050" t="0" r="0" b="0"/>
                  <wp:wrapNone/>
                  <wp:docPr id="6" name="Picture 19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before="120" w:after="0" w:line="240" w:lineRule="auto"/>
              <w:jc w:val="center"/>
              <w:rPr>
                <w:sz w:val="20"/>
                <w:lang w:val="pl-PL"/>
              </w:rPr>
            </w:pPr>
          </w:p>
        </w:tc>
        <w:tc>
          <w:tcPr>
            <w:tcW w:w="30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before="120" w:after="0" w:line="240" w:lineRule="auto"/>
              <w:jc w:val="center"/>
              <w:rPr>
                <w:sz w:val="20"/>
                <w:lang w:val="pl-PL"/>
              </w:rPr>
            </w:pPr>
          </w:p>
        </w:tc>
      </w:tr>
      <w:tr w:rsidR="00CE0A80" w:rsidRPr="00AA73C3" w:rsidTr="00AD3D53">
        <w:trPr>
          <w:trHeight w:val="671"/>
        </w:trPr>
        <w:tc>
          <w:tcPr>
            <w:tcW w:w="278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E0A80" w:rsidRPr="00AA73C3" w:rsidRDefault="00CE0A80" w:rsidP="00670B6E">
            <w:pPr>
              <w:pStyle w:val="E0"/>
              <w:spacing w:after="0" w:line="240" w:lineRule="auto"/>
              <w:jc w:val="center"/>
              <w:rPr>
                <w:caps w:val="0"/>
                <w:sz w:val="16"/>
                <w:szCs w:val="16"/>
                <w:lang w:val="pl-PL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A80" w:rsidRPr="00AA73C3" w:rsidRDefault="00CE0A80" w:rsidP="00670B6E">
            <w:pPr>
              <w:pStyle w:val="E0"/>
              <w:spacing w:after="0" w:line="240" w:lineRule="auto"/>
              <w:jc w:val="center"/>
              <w:rPr>
                <w:caps w:val="0"/>
                <w:sz w:val="16"/>
                <w:szCs w:val="16"/>
                <w:lang w:val="pl-PL"/>
              </w:rPr>
            </w:pPr>
          </w:p>
        </w:tc>
        <w:tc>
          <w:tcPr>
            <w:tcW w:w="30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E0A80" w:rsidRPr="00AA73C3" w:rsidRDefault="00CE0A80" w:rsidP="00670B6E">
            <w:pPr>
              <w:pStyle w:val="E0"/>
              <w:spacing w:after="0" w:line="240" w:lineRule="auto"/>
              <w:jc w:val="center"/>
              <w:rPr>
                <w:caps w:val="0"/>
                <w:sz w:val="16"/>
                <w:szCs w:val="16"/>
                <w:lang w:val="pl-PL"/>
              </w:rPr>
            </w:pP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C13BEC" w:rsidRDefault="00725FC1" w:rsidP="00C65321">
            <w:pPr>
              <w:pStyle w:val="1strona"/>
              <w:rPr>
                <w:szCs w:val="16"/>
                <w:lang w:val="en-GB"/>
              </w:rPr>
            </w:pPr>
            <w:r w:rsidRPr="00C13BEC">
              <w:rPr>
                <w:lang w:val="en-GB"/>
              </w:rPr>
              <w:t>Projektant:</w:t>
            </w:r>
          </w:p>
        </w:tc>
      </w:tr>
      <w:tr w:rsidR="00725FC1" w:rsidRPr="00AA73C3" w:rsidTr="000D07CE">
        <w:trPr>
          <w:trHeight w:val="668"/>
        </w:trPr>
        <w:tc>
          <w:tcPr>
            <w:tcW w:w="1146" w:type="dxa"/>
            <w:vMerge w:val="restart"/>
            <w:tcBorders>
              <w:top w:val="nil"/>
              <w:right w:val="nil"/>
            </w:tcBorders>
            <w:vAlign w:val="center"/>
          </w:tcPr>
          <w:p w:rsidR="00725FC1" w:rsidRPr="00C13BEC" w:rsidRDefault="00725FC1" w:rsidP="00C65321">
            <w:pPr>
              <w:pStyle w:val="E0"/>
              <w:spacing w:after="0" w:line="240" w:lineRule="auto"/>
              <w:jc w:val="center"/>
            </w:pPr>
            <w:r>
              <w:rPr>
                <w:noProof/>
                <w:lang w:val="pl-PL" w:eastAsia="pl-PL"/>
              </w:rPr>
              <w:drawing>
                <wp:anchor distT="0" distB="0" distL="114300" distR="114300" simplePos="0" relativeHeight="251663872" behindDoc="0" locked="0" layoutInCell="1" allowOverlap="1" wp14:anchorId="1CA7E1CB" wp14:editId="6F8DE570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0</wp:posOffset>
                  </wp:positionV>
                  <wp:extent cx="1007745" cy="318770"/>
                  <wp:effectExtent l="19050" t="0" r="1905" b="0"/>
                  <wp:wrapNone/>
                  <wp:docPr id="15" name="Obraz 9" descr="Opis: ketel_logod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 descr="Opis: ketel_logod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18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FC1" w:rsidRPr="00C13BEC" w:rsidRDefault="00725FC1" w:rsidP="00C65321">
            <w:pPr>
              <w:pStyle w:val="E0"/>
              <w:spacing w:after="0" w:line="240" w:lineRule="auto"/>
            </w:pPr>
          </w:p>
        </w:tc>
        <w:tc>
          <w:tcPr>
            <w:tcW w:w="7375" w:type="dxa"/>
            <w:gridSpan w:val="5"/>
            <w:vMerge w:val="restart"/>
            <w:tcBorders>
              <w:top w:val="nil"/>
              <w:left w:val="nil"/>
            </w:tcBorders>
            <w:vAlign w:val="center"/>
          </w:tcPr>
          <w:p w:rsidR="00725FC1" w:rsidRPr="00C13BEC" w:rsidRDefault="00725FC1" w:rsidP="00C65321">
            <w:pPr>
              <w:pStyle w:val="E0"/>
              <w:tabs>
                <w:tab w:val="center" w:pos="58"/>
              </w:tabs>
              <w:spacing w:after="0" w:line="240" w:lineRule="auto"/>
              <w:ind w:left="58"/>
              <w:jc w:val="left"/>
              <w:rPr>
                <w:caps w:val="0"/>
                <w:sz w:val="20"/>
                <w:lang w:val="pl-PL"/>
              </w:rPr>
            </w:pPr>
          </w:p>
          <w:p w:rsidR="00725FC1" w:rsidRPr="00C13BEC" w:rsidRDefault="00725FC1" w:rsidP="00C65321">
            <w:pPr>
              <w:pStyle w:val="E0"/>
              <w:tabs>
                <w:tab w:val="center" w:pos="58"/>
              </w:tabs>
              <w:spacing w:after="0" w:line="240" w:lineRule="auto"/>
              <w:ind w:left="806"/>
              <w:jc w:val="left"/>
              <w:rPr>
                <w:caps w:val="0"/>
                <w:sz w:val="20"/>
                <w:lang w:val="pl-PL"/>
              </w:rPr>
            </w:pPr>
            <w:r w:rsidRPr="00C13BEC">
              <w:rPr>
                <w:caps w:val="0"/>
                <w:noProof/>
                <w:sz w:val="20"/>
                <w:lang w:val="pl-PL" w:eastAsia="pl-PL"/>
              </w:rPr>
              <w:t>KETEL</w:t>
            </w:r>
            <w:r w:rsidRPr="00C13BEC">
              <w:rPr>
                <w:caps w:val="0"/>
                <w:sz w:val="20"/>
                <w:lang w:val="pl-PL"/>
              </w:rPr>
              <w:t xml:space="preserve"> Sp. z o. o.</w:t>
            </w:r>
          </w:p>
          <w:p w:rsidR="00725FC1" w:rsidRPr="00C13BEC" w:rsidRDefault="00725FC1" w:rsidP="00C65321">
            <w:pPr>
              <w:pStyle w:val="E0"/>
              <w:spacing w:after="0" w:line="240" w:lineRule="auto"/>
              <w:ind w:firstLine="806"/>
              <w:jc w:val="left"/>
              <w:rPr>
                <w:caps w:val="0"/>
                <w:sz w:val="20"/>
                <w:lang w:val="pl-PL"/>
              </w:rPr>
            </w:pPr>
            <w:r w:rsidRPr="00C13BEC">
              <w:rPr>
                <w:caps w:val="0"/>
                <w:sz w:val="20"/>
                <w:lang w:val="pl-PL"/>
              </w:rPr>
              <w:t xml:space="preserve">ul. Samarytanka 23a, </w:t>
            </w:r>
          </w:p>
          <w:p w:rsidR="00725FC1" w:rsidRPr="00C13BEC" w:rsidRDefault="00725FC1" w:rsidP="00C65321">
            <w:pPr>
              <w:pStyle w:val="E0"/>
              <w:spacing w:after="0" w:line="240" w:lineRule="auto"/>
              <w:ind w:firstLine="806"/>
              <w:jc w:val="left"/>
              <w:rPr>
                <w:caps w:val="0"/>
                <w:sz w:val="20"/>
                <w:lang w:val="pl-PL"/>
              </w:rPr>
            </w:pPr>
            <w:r w:rsidRPr="00C13BEC">
              <w:rPr>
                <w:caps w:val="0"/>
                <w:sz w:val="20"/>
                <w:lang w:val="pl-PL"/>
              </w:rPr>
              <w:t>03-592 Warszawa</w:t>
            </w:r>
          </w:p>
        </w:tc>
      </w:tr>
      <w:tr w:rsidR="00725FC1" w:rsidRPr="00AA73C3" w:rsidTr="000D07CE">
        <w:trPr>
          <w:trHeight w:val="500"/>
        </w:trPr>
        <w:tc>
          <w:tcPr>
            <w:tcW w:w="11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25FC1" w:rsidRPr="00AA73C3" w:rsidRDefault="00725FC1" w:rsidP="00054A8C">
            <w:pPr>
              <w:pStyle w:val="E0"/>
              <w:jc w:val="center"/>
              <w:rPr>
                <w:lang w:val="pl-PL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FC1" w:rsidRPr="00AA73C3" w:rsidRDefault="00725FC1" w:rsidP="00054A8C">
            <w:pPr>
              <w:pStyle w:val="E0"/>
              <w:spacing w:after="0" w:line="240" w:lineRule="auto"/>
              <w:jc w:val="right"/>
              <w:rPr>
                <w:lang w:val="pl-PL"/>
              </w:rPr>
            </w:pPr>
          </w:p>
        </w:tc>
        <w:tc>
          <w:tcPr>
            <w:tcW w:w="7375" w:type="dxa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25FC1" w:rsidRPr="00AA73C3" w:rsidRDefault="00725FC1" w:rsidP="00054A8C">
            <w:pPr>
              <w:pStyle w:val="E0"/>
              <w:spacing w:after="0" w:line="240" w:lineRule="auto"/>
              <w:jc w:val="left"/>
              <w:rPr>
                <w:sz w:val="20"/>
                <w:lang w:val="pl-PL"/>
              </w:rPr>
            </w:pP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szCs w:val="16"/>
              </w:rPr>
            </w:pPr>
            <w:r w:rsidRPr="00AA73C3">
              <w:t>Nazwa inwestycji:</w:t>
            </w:r>
          </w:p>
        </w:tc>
      </w:tr>
      <w:tr w:rsidR="00725FC1" w:rsidRPr="008C0EDE" w:rsidTr="000D07CE">
        <w:trPr>
          <w:trHeight w:val="784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:rsidR="00725FC1" w:rsidRPr="00AA73C3" w:rsidRDefault="00725FC1" w:rsidP="00054A8C">
            <w:pPr>
              <w:pStyle w:val="E0"/>
              <w:spacing w:after="0" w:line="240" w:lineRule="auto"/>
              <w:ind w:left="709"/>
              <w:jc w:val="center"/>
              <w:rPr>
                <w:b/>
                <w:sz w:val="20"/>
                <w:lang w:val="pl-PL"/>
              </w:rPr>
            </w:pPr>
            <w:r w:rsidRPr="00AA73C3">
              <w:rPr>
                <w:b/>
                <w:sz w:val="20"/>
                <w:lang w:val="pl-PL"/>
              </w:rPr>
              <w:t>PROJEKT I BUDOWA II LINII METRA OD STACJI „RONDO DASZYŃSKIEGO”</w:t>
            </w:r>
          </w:p>
          <w:p w:rsidR="00725FC1" w:rsidRPr="00AA73C3" w:rsidRDefault="00725FC1" w:rsidP="000A5B79">
            <w:pPr>
              <w:pStyle w:val="E0"/>
              <w:spacing w:after="0" w:line="240" w:lineRule="auto"/>
              <w:ind w:left="709"/>
              <w:jc w:val="center"/>
              <w:rPr>
                <w:b/>
                <w:sz w:val="20"/>
                <w:lang w:val="pl-PL"/>
              </w:rPr>
            </w:pPr>
            <w:r w:rsidRPr="00AA73C3">
              <w:rPr>
                <w:b/>
                <w:sz w:val="20"/>
                <w:lang w:val="pl-PL"/>
              </w:rPr>
              <w:t>DO STACJI „DWORZEC WILEŃSKI” W WARSZAWIE</w:t>
            </w: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szCs w:val="16"/>
              </w:rPr>
            </w:pPr>
            <w:r w:rsidRPr="00AA73C3">
              <w:t>Stadium:</w:t>
            </w:r>
          </w:p>
        </w:tc>
      </w:tr>
      <w:tr w:rsidR="00725FC1" w:rsidRPr="00AA73C3" w:rsidTr="000D07CE">
        <w:trPr>
          <w:trHeight w:val="700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</w:tcPr>
          <w:p w:rsidR="00725FC1" w:rsidRPr="00AA73C3" w:rsidRDefault="00725FC1" w:rsidP="0010607A">
            <w:pPr>
              <w:pStyle w:val="E0"/>
              <w:spacing w:before="120" w:after="0" w:line="240" w:lineRule="auto"/>
              <w:jc w:val="center"/>
              <w:rPr>
                <w:b/>
                <w:sz w:val="24"/>
                <w:szCs w:val="24"/>
                <w:lang w:val="pl-PL"/>
              </w:rPr>
            </w:pPr>
            <w:r w:rsidRPr="00AA73C3">
              <w:rPr>
                <w:b/>
                <w:sz w:val="24"/>
                <w:szCs w:val="24"/>
                <w:lang w:val="pl-PL"/>
              </w:rPr>
              <w:t>PROJEKT WYKONAWCZy</w:t>
            </w: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szCs w:val="16"/>
              </w:rPr>
            </w:pPr>
            <w:r w:rsidRPr="00AA73C3">
              <w:t>Obiekt:</w:t>
            </w:r>
          </w:p>
        </w:tc>
      </w:tr>
      <w:tr w:rsidR="00725FC1" w:rsidRPr="008C0EDE" w:rsidTr="000D07CE">
        <w:trPr>
          <w:trHeight w:val="841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:rsidR="00725FC1" w:rsidRPr="00725FC1" w:rsidRDefault="00AC4313" w:rsidP="00725FC1">
            <w:pPr>
              <w:pStyle w:val="obiekt"/>
              <w:spacing w:line="360" w:lineRule="auto"/>
              <w:ind w:left="34" w:right="28"/>
              <w:rPr>
                <w:highlight w:val="yellow"/>
              </w:rPr>
            </w:pPr>
            <w:r>
              <w:rPr>
                <w:sz w:val="22"/>
                <w:szCs w:val="22"/>
              </w:rPr>
              <w:t>II LINIA METRA OD STACJI „RONDO DASZYŃSKIEGO” DO STACJI „DWORZEC WILEŃSKI” W WARSZAWIE</w:t>
            </w:r>
          </w:p>
        </w:tc>
      </w:tr>
      <w:tr w:rsidR="00725FC1" w:rsidRPr="00C8293E" w:rsidTr="000D07CE">
        <w:trPr>
          <w:trHeight w:val="397"/>
        </w:trPr>
        <w:tc>
          <w:tcPr>
            <w:tcW w:w="9135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highlight w:val="yellow"/>
              </w:rPr>
            </w:pPr>
            <w:r w:rsidRPr="00AA73C3">
              <w:t>Tytuł:</w:t>
            </w:r>
          </w:p>
        </w:tc>
      </w:tr>
      <w:tr w:rsidR="00725FC1" w:rsidRPr="00C8293E" w:rsidTr="000D07CE">
        <w:trPr>
          <w:trHeight w:val="1132"/>
        </w:trPr>
        <w:tc>
          <w:tcPr>
            <w:tcW w:w="9135" w:type="dxa"/>
            <w:gridSpan w:val="7"/>
            <w:tcBorders>
              <w:top w:val="nil"/>
            </w:tcBorders>
            <w:vAlign w:val="center"/>
          </w:tcPr>
          <w:p w:rsidR="00725FC1" w:rsidRPr="00AA73C3" w:rsidRDefault="00725FC1" w:rsidP="00DD6FE1">
            <w:pPr>
              <w:pStyle w:val="DISCIPLINE"/>
            </w:pPr>
            <w:r w:rsidRPr="00CC0F14">
              <w:t>Sieci LAN na potrzeby systemów całoliniowych. Stacja C</w:t>
            </w:r>
            <w:r w:rsidR="00DD6FE1">
              <w:t>15</w:t>
            </w:r>
          </w:p>
        </w:tc>
      </w:tr>
      <w:tr w:rsidR="00725FC1" w:rsidRPr="00C8293E" w:rsidTr="000D07CE">
        <w:trPr>
          <w:trHeight w:val="259"/>
        </w:trPr>
        <w:tc>
          <w:tcPr>
            <w:tcW w:w="9135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:rsidR="00725FC1" w:rsidRPr="00AA73C3" w:rsidRDefault="00725FC1" w:rsidP="00670B6E">
            <w:pPr>
              <w:pStyle w:val="1strona"/>
            </w:pPr>
            <w:r w:rsidRPr="00AA73C3">
              <w:t>Branża:</w:t>
            </w:r>
          </w:p>
        </w:tc>
      </w:tr>
      <w:tr w:rsidR="00725FC1" w:rsidRPr="00C8293E" w:rsidTr="000D07CE">
        <w:trPr>
          <w:trHeight w:val="428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725FC1" w:rsidRPr="00AA73C3" w:rsidRDefault="00725FC1" w:rsidP="00670B6E">
            <w:pPr>
              <w:ind w:hanging="534"/>
              <w:jc w:val="center"/>
              <w:rPr>
                <w:highlight w:val="yellow"/>
                <w:lang w:val="pl-PL"/>
              </w:rPr>
            </w:pPr>
            <w:r w:rsidRPr="00286991">
              <w:rPr>
                <w:lang w:val="pl-PL"/>
              </w:rPr>
              <w:t>TELEKOMUNIKACJA</w:t>
            </w:r>
          </w:p>
        </w:tc>
      </w:tr>
      <w:tr w:rsidR="00725FC1" w:rsidRPr="001F371E" w:rsidTr="000D07CE">
        <w:trPr>
          <w:trHeight w:val="643"/>
        </w:trPr>
        <w:tc>
          <w:tcPr>
            <w:tcW w:w="7772" w:type="dxa"/>
            <w:gridSpan w:val="6"/>
            <w:tcBorders>
              <w:bottom w:val="single" w:sz="4" w:space="0" w:color="auto"/>
            </w:tcBorders>
            <w:vAlign w:val="center"/>
          </w:tcPr>
          <w:p w:rsidR="00725FC1" w:rsidRPr="00AA73C3" w:rsidRDefault="00725FC1" w:rsidP="009126EB">
            <w:pPr>
              <w:pStyle w:val="E0"/>
              <w:spacing w:after="0" w:line="240" w:lineRule="auto"/>
              <w:ind w:firstLine="1026"/>
              <w:jc w:val="center"/>
              <w:rPr>
                <w:sz w:val="20"/>
                <w:highlight w:val="cyan"/>
                <w:lang w:val="pl-PL"/>
              </w:rPr>
            </w:pPr>
            <w:r w:rsidRPr="00AA73C3">
              <w:rPr>
                <w:sz w:val="20"/>
                <w:lang w:val="pl-PL"/>
              </w:rPr>
              <w:t>W</w:t>
            </w:r>
            <w:r w:rsidRPr="00AA73C3">
              <w:rPr>
                <w:caps w:val="0"/>
                <w:sz w:val="20"/>
                <w:lang w:val="pl-PL"/>
              </w:rPr>
              <w:t>arszawa</w:t>
            </w:r>
            <w:r w:rsidRPr="00AA73C3">
              <w:rPr>
                <w:sz w:val="20"/>
                <w:lang w:val="pl-PL"/>
              </w:rPr>
              <w:t xml:space="preserve">, </w:t>
            </w:r>
            <w:r w:rsidR="009126EB">
              <w:rPr>
                <w:rFonts w:cs="Arial"/>
                <w:caps w:val="0"/>
                <w:sz w:val="20"/>
                <w:lang w:val="pl-PL"/>
              </w:rPr>
              <w:t>LUTY</w:t>
            </w:r>
            <w:r w:rsidR="00154902">
              <w:rPr>
                <w:rFonts w:cs="Arial"/>
                <w:caps w:val="0"/>
                <w:sz w:val="20"/>
                <w:lang w:val="pl-PL"/>
              </w:rPr>
              <w:t xml:space="preserve"> </w:t>
            </w:r>
            <w:r w:rsidRPr="00286991">
              <w:rPr>
                <w:caps w:val="0"/>
                <w:sz w:val="20"/>
                <w:lang w:val="pl-PL"/>
              </w:rPr>
              <w:t>201</w:t>
            </w:r>
            <w:r w:rsidR="009126EB">
              <w:rPr>
                <w:caps w:val="0"/>
                <w:sz w:val="20"/>
                <w:lang w:val="pl-PL"/>
              </w:rPr>
              <w:t>4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725FC1" w:rsidRPr="00AA73C3" w:rsidRDefault="00154902" w:rsidP="001F371E">
            <w:pPr>
              <w:pStyle w:val="E0"/>
              <w:spacing w:after="0" w:line="240" w:lineRule="auto"/>
              <w:jc w:val="left"/>
              <w:rPr>
                <w:sz w:val="20"/>
                <w:lang w:val="pl-PL"/>
              </w:rPr>
            </w:pPr>
            <w:r>
              <w:rPr>
                <w:rFonts w:cs="Arial"/>
                <w:sz w:val="20"/>
                <w:lang w:val="pl-PL"/>
              </w:rPr>
              <w:t xml:space="preserve">   </w:t>
            </w:r>
            <w:r w:rsidR="00725FC1" w:rsidRPr="00AA73C3">
              <w:rPr>
                <w:rFonts w:cs="Arial"/>
                <w:sz w:val="20"/>
                <w:lang w:val="pl-PL"/>
              </w:rPr>
              <w:t>E</w:t>
            </w:r>
            <w:r w:rsidR="00725FC1" w:rsidRPr="00AA73C3">
              <w:rPr>
                <w:rFonts w:cs="Arial"/>
                <w:caps w:val="0"/>
                <w:sz w:val="20"/>
                <w:lang w:val="pl-PL"/>
              </w:rPr>
              <w:t>gz</w:t>
            </w:r>
            <w:r w:rsidR="00725FC1" w:rsidRPr="00AA73C3">
              <w:rPr>
                <w:rFonts w:cs="Arial"/>
                <w:sz w:val="20"/>
                <w:lang w:val="pl-PL"/>
              </w:rPr>
              <w:t>.</w:t>
            </w:r>
            <w:r w:rsidR="00725FC1" w:rsidRPr="00AA73C3">
              <w:rPr>
                <w:rFonts w:cs="Arial"/>
                <w:b/>
                <w:sz w:val="32"/>
                <w:szCs w:val="32"/>
                <w:lang w:val="pl-PL"/>
              </w:rPr>
              <w:t xml:space="preserve"> </w:t>
            </w:r>
            <w:r w:rsidR="001F371E">
              <w:rPr>
                <w:rFonts w:cs="Arial"/>
                <w:b/>
                <w:sz w:val="32"/>
                <w:szCs w:val="32"/>
                <w:lang w:val="pl-PL"/>
              </w:rPr>
              <w:t>8</w:t>
            </w:r>
            <w:r w:rsidR="00BF0133">
              <w:rPr>
                <w:rFonts w:cs="Arial"/>
                <w:b/>
                <w:sz w:val="32"/>
                <w:szCs w:val="32"/>
                <w:lang w:val="pl-PL"/>
              </w:rPr>
              <w:t xml:space="preserve"> </w:t>
            </w:r>
          </w:p>
        </w:tc>
      </w:tr>
    </w:tbl>
    <w:p w:rsidR="00CE0A80" w:rsidRPr="00AA73C3" w:rsidRDefault="00D87225" w:rsidP="0003027A">
      <w:pPr>
        <w:rPr>
          <w:lang w:val="pl-PL"/>
        </w:rPr>
        <w:sectPr w:rsidR="00CE0A80" w:rsidRPr="00AA73C3" w:rsidSect="001172C2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1440" w:right="1440" w:bottom="1440" w:left="1440" w:header="822" w:footer="488" w:gutter="0"/>
          <w:paperSrc w:first="7" w:other="7"/>
          <w:cols w:space="720"/>
          <w:docGrid w:linePitch="299"/>
        </w:sectPr>
      </w:pPr>
      <w:bookmarkStart w:id="0" w:name="MyDate"/>
      <w:bookmarkEnd w:id="0"/>
      <w:r w:rsidRPr="00AA73C3">
        <w:rPr>
          <w:rFonts w:cs="Arial"/>
          <w:sz w:val="20"/>
          <w:lang w:val="pl-PL"/>
        </w:rPr>
        <w:br w:type="page"/>
      </w:r>
    </w:p>
    <w:p w:rsidR="00B658C9" w:rsidRPr="00AA73C3" w:rsidRDefault="00026E54" w:rsidP="00B658C9">
      <w:pPr>
        <w:rPr>
          <w:b/>
          <w:sz w:val="28"/>
          <w:szCs w:val="28"/>
          <w:lang w:val="pl-PL"/>
        </w:rPr>
      </w:pPr>
      <w:r w:rsidRPr="00AA73C3">
        <w:rPr>
          <w:b/>
          <w:sz w:val="28"/>
          <w:szCs w:val="28"/>
          <w:lang w:val="pl-PL"/>
        </w:rPr>
        <w:t>ZESPÓŁ AUTORSKI:</w:t>
      </w:r>
    </w:p>
    <w:p w:rsidR="00B658C9" w:rsidRPr="00AA73C3" w:rsidRDefault="00B658C9" w:rsidP="00026E54">
      <w:pPr>
        <w:spacing w:before="360" w:after="120" w:line="240" w:lineRule="auto"/>
        <w:rPr>
          <w:rFonts w:cs="Arial"/>
          <w:b/>
          <w:szCs w:val="22"/>
          <w:lang w:val="pl-PL"/>
        </w:rPr>
      </w:pPr>
      <w:r w:rsidRPr="00AA73C3">
        <w:rPr>
          <w:rFonts w:cs="Arial"/>
          <w:b/>
          <w:szCs w:val="22"/>
          <w:lang w:val="pl-PL"/>
        </w:rPr>
        <w:t>Projektanci: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799"/>
        <w:gridCol w:w="2160"/>
        <w:gridCol w:w="1080"/>
        <w:gridCol w:w="1440"/>
      </w:tblGrid>
      <w:tr w:rsidR="00B658C9" w:rsidRPr="001F371E" w:rsidTr="009673E4">
        <w:trPr>
          <w:cantSplit/>
          <w:trHeight w:val="264"/>
        </w:trPr>
        <w:tc>
          <w:tcPr>
            <w:tcW w:w="1771" w:type="dxa"/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799" w:type="dxa"/>
            <w:tcBorders>
              <w:bottom w:val="single" w:sz="4" w:space="0" w:color="auto"/>
            </w:tcBorders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080" w:type="dxa"/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440" w:type="dxa"/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154902" w:rsidRPr="00B3317D" w:rsidTr="00154902">
        <w:trPr>
          <w:cantSplit/>
          <w:trHeight w:hRule="exact" w:val="680"/>
        </w:trPr>
        <w:tc>
          <w:tcPr>
            <w:tcW w:w="1771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Telekomunikacja</w:t>
            </w:r>
          </w:p>
        </w:tc>
        <w:tc>
          <w:tcPr>
            <w:tcW w:w="2799" w:type="dxa"/>
            <w:vAlign w:val="center"/>
          </w:tcPr>
          <w:p w:rsidR="00154902" w:rsidRPr="00B3317D" w:rsidRDefault="00154902" w:rsidP="006D7F3F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Edward Ambroziak</w:t>
            </w:r>
          </w:p>
        </w:tc>
        <w:tc>
          <w:tcPr>
            <w:tcW w:w="2160" w:type="dxa"/>
            <w:vAlign w:val="center"/>
          </w:tcPr>
          <w:p w:rsidR="00154902" w:rsidRPr="00B3317D" w:rsidRDefault="00154902" w:rsidP="00D74C36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1258/98/U</w:t>
            </w:r>
          </w:p>
        </w:tc>
        <w:tc>
          <w:tcPr>
            <w:tcW w:w="1080" w:type="dxa"/>
            <w:vAlign w:val="center"/>
          </w:tcPr>
          <w:p w:rsidR="00154902" w:rsidRPr="00B3317D" w:rsidRDefault="009126EB" w:rsidP="0015490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14.02.2014</w:t>
            </w:r>
          </w:p>
        </w:tc>
        <w:tc>
          <w:tcPr>
            <w:tcW w:w="1440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20"/>
                <w:lang w:val="pl-PL"/>
              </w:rPr>
            </w:pPr>
          </w:p>
        </w:tc>
      </w:tr>
    </w:tbl>
    <w:p w:rsidR="00B658C9" w:rsidRPr="00B3317D" w:rsidRDefault="00B658C9" w:rsidP="00026E54">
      <w:pPr>
        <w:spacing w:before="360" w:after="120" w:line="240" w:lineRule="auto"/>
        <w:rPr>
          <w:rFonts w:cs="Arial"/>
          <w:b/>
          <w:szCs w:val="22"/>
          <w:lang w:val="pl-PL"/>
        </w:rPr>
      </w:pPr>
      <w:r w:rsidRPr="00B3317D">
        <w:rPr>
          <w:rFonts w:cs="Arial"/>
          <w:b/>
          <w:szCs w:val="22"/>
          <w:lang w:val="pl-PL"/>
        </w:rPr>
        <w:t>Sprawdzający: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799"/>
        <w:gridCol w:w="2169"/>
        <w:gridCol w:w="1071"/>
        <w:gridCol w:w="1440"/>
      </w:tblGrid>
      <w:tr w:rsidR="00B658C9" w:rsidRPr="00B3317D" w:rsidTr="009673E4">
        <w:trPr>
          <w:cantSplit/>
        </w:trPr>
        <w:tc>
          <w:tcPr>
            <w:tcW w:w="1771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799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ind w:left="6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169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071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440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ind w:left="74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154902" w:rsidRPr="00154902" w:rsidTr="00154902">
        <w:trPr>
          <w:cantSplit/>
          <w:trHeight w:val="680"/>
        </w:trPr>
        <w:tc>
          <w:tcPr>
            <w:tcW w:w="1771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Telekomunikacja</w:t>
            </w:r>
          </w:p>
        </w:tc>
        <w:tc>
          <w:tcPr>
            <w:tcW w:w="2799" w:type="dxa"/>
            <w:vAlign w:val="center"/>
          </w:tcPr>
          <w:p w:rsidR="00154902" w:rsidRPr="00B3317D" w:rsidRDefault="00154902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Andrzej Zajączkowski</w:t>
            </w:r>
          </w:p>
        </w:tc>
        <w:tc>
          <w:tcPr>
            <w:tcW w:w="2169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KBU1a-2126/1153/66</w:t>
            </w:r>
          </w:p>
        </w:tc>
        <w:tc>
          <w:tcPr>
            <w:tcW w:w="1071" w:type="dxa"/>
            <w:vAlign w:val="center"/>
          </w:tcPr>
          <w:p w:rsidR="00154902" w:rsidRPr="00AA73C3" w:rsidRDefault="009126EB" w:rsidP="0015490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14.02.2014</w:t>
            </w:r>
          </w:p>
        </w:tc>
        <w:tc>
          <w:tcPr>
            <w:tcW w:w="1440" w:type="dxa"/>
            <w:vAlign w:val="center"/>
          </w:tcPr>
          <w:p w:rsidR="00154902" w:rsidRPr="00AA73C3" w:rsidRDefault="00154902" w:rsidP="009673E4">
            <w:pPr>
              <w:spacing w:before="60" w:after="60" w:line="240" w:lineRule="auto"/>
              <w:rPr>
                <w:rFonts w:cs="Arial"/>
                <w:sz w:val="20"/>
                <w:lang w:val="pl-PL"/>
              </w:rPr>
            </w:pPr>
          </w:p>
        </w:tc>
      </w:tr>
    </w:tbl>
    <w:p w:rsidR="00EC116C" w:rsidRDefault="00EC116C" w:rsidP="008C0EDE">
      <w:pPr>
        <w:tabs>
          <w:tab w:val="center" w:pos="4763"/>
          <w:tab w:val="left" w:pos="7264"/>
        </w:tabs>
        <w:spacing w:after="720"/>
        <w:rPr>
          <w:b/>
          <w:sz w:val="28"/>
          <w:szCs w:val="28"/>
          <w:lang w:val="pl-PL"/>
        </w:rPr>
      </w:pPr>
      <w:r w:rsidRPr="00AA73C3">
        <w:rPr>
          <w:rFonts w:cs="Arial"/>
          <w:sz w:val="20"/>
          <w:lang w:val="pl-PL"/>
        </w:rPr>
        <w:br w:type="page"/>
      </w:r>
      <w:r w:rsidR="008C0EDE">
        <w:rPr>
          <w:rFonts w:cs="Arial"/>
          <w:sz w:val="20"/>
          <w:lang w:val="pl-PL"/>
        </w:rPr>
        <w:tab/>
      </w:r>
      <w:r w:rsidRPr="00AA73C3">
        <w:rPr>
          <w:b/>
          <w:sz w:val="28"/>
          <w:szCs w:val="28"/>
          <w:lang w:val="pl-PL"/>
        </w:rPr>
        <w:t>SPIS ZAWARTOŚCI PAKIETU</w:t>
      </w:r>
      <w:r w:rsidR="008C0EDE">
        <w:rPr>
          <w:b/>
          <w:sz w:val="28"/>
          <w:szCs w:val="28"/>
          <w:lang w:val="pl-PL"/>
        </w:rPr>
        <w:tab/>
      </w:r>
    </w:p>
    <w:p w:rsidR="008C0EDE" w:rsidRDefault="008C0EDE" w:rsidP="008C0EDE">
      <w:pPr>
        <w:tabs>
          <w:tab w:val="center" w:pos="4763"/>
          <w:tab w:val="left" w:pos="7264"/>
        </w:tabs>
        <w:spacing w:after="720"/>
        <w:rPr>
          <w:b/>
          <w:sz w:val="28"/>
          <w:szCs w:val="28"/>
          <w:lang w:val="pl-PL"/>
        </w:rPr>
      </w:pPr>
    </w:p>
    <w:tbl>
      <w:tblPr>
        <w:tblW w:w="499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5027"/>
        <w:gridCol w:w="3260"/>
        <w:gridCol w:w="841"/>
      </w:tblGrid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jc w:val="left"/>
              <w:rPr>
                <w:rFonts w:cs="Arial"/>
                <w:lang w:val="pl-PL"/>
              </w:rPr>
            </w:pPr>
            <w:r w:rsidRPr="008C0EDE">
              <w:rPr>
                <w:rFonts w:cs="Arial"/>
                <w:caps w:val="0"/>
                <w:lang w:val="pl-PL"/>
              </w:rPr>
              <w:t>L.p</w:t>
            </w:r>
            <w:r w:rsidRPr="008C0EDE">
              <w:rPr>
                <w:rFonts w:cs="Arial"/>
                <w:lang w:val="pl-PL"/>
              </w:rPr>
              <w:t>.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jc w:val="left"/>
              <w:rPr>
                <w:rFonts w:cs="Arial"/>
                <w:caps w:val="0"/>
                <w:lang w:val="pl-PL"/>
              </w:rPr>
            </w:pPr>
            <w:r w:rsidRPr="008C0EDE">
              <w:rPr>
                <w:rFonts w:cs="Arial"/>
                <w:caps w:val="0"/>
                <w:lang w:val="pl-PL"/>
              </w:rPr>
              <w:t>Nazwa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jc w:val="left"/>
              <w:rPr>
                <w:rFonts w:cs="Arial"/>
                <w:caps w:val="0"/>
                <w:lang w:val="pl-PL"/>
              </w:rPr>
            </w:pPr>
            <w:r w:rsidRPr="008C0EDE">
              <w:rPr>
                <w:rFonts w:cs="Arial"/>
                <w:caps w:val="0"/>
                <w:lang w:val="pl-PL"/>
              </w:rPr>
              <w:t>Nr dokumentu</w:t>
            </w:r>
          </w:p>
        </w:tc>
        <w:tc>
          <w:tcPr>
            <w:tcW w:w="432" w:type="pct"/>
          </w:tcPr>
          <w:p w:rsidR="008C0EDE" w:rsidRPr="008C0EDE" w:rsidRDefault="008C0EDE" w:rsidP="00496BF8">
            <w:pPr>
              <w:pStyle w:val="Poprawka2"/>
              <w:jc w:val="left"/>
              <w:rPr>
                <w:rFonts w:cs="Arial"/>
                <w:caps w:val="0"/>
                <w:lang w:val="pl-PL"/>
              </w:rPr>
            </w:pPr>
            <w:r w:rsidRPr="008C0EDE">
              <w:rPr>
                <w:rFonts w:cs="Arial"/>
                <w:caps w:val="0"/>
                <w:lang w:val="pl-PL"/>
              </w:rPr>
              <w:t>Rew.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pl-PL"/>
              </w:rPr>
            </w:pPr>
            <w:r w:rsidRPr="008C0EDE">
              <w:rPr>
                <w:rFonts w:cs="Arial"/>
                <w:b w:val="0"/>
                <w:lang w:val="pl-PL"/>
              </w:rPr>
              <w:t>1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DISCIPLINE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8C0EDE">
              <w:rPr>
                <w:rFonts w:cs="Arial"/>
                <w:b w:val="0"/>
                <w:sz w:val="22"/>
                <w:szCs w:val="22"/>
              </w:rPr>
              <w:t>S</w:t>
            </w:r>
            <w:r w:rsidRPr="008C0EDE">
              <w:rPr>
                <w:rFonts w:cs="Arial"/>
                <w:b w:val="0"/>
                <w:caps w:val="0"/>
                <w:sz w:val="22"/>
                <w:szCs w:val="22"/>
              </w:rPr>
              <w:t>ieci LAN na potrzeby systemów całoliniowych. Stacja C15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E-KET-E-C15-TEL-rep-0001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Typy sieci szkieletowych LAN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D-KET-E-C15-TEL-DIA-0001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Widok szafy C15/110/LAN w pomieszczeniu 110 na stacji C15 z rozmieszczeniem elementów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D-KET-E-C15-TEL-DIA-0901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4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Widok szafy C15/302/LAN w pomieszczeniu 302 na stacji C15 z rozmieszczeniem elementów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D-KET-E-C15-TEL-DIA-0902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5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Widok szafy C15/400/LAN w pomieszczeniu 400 na stacji C15 z rozmieszczeniem elementów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D-KET-E-C15-TEL-DIA-0903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6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Widok szafy C15/401/LAN w pomieszczeniu 401 na stacji C15 z rozmieszczeniem elementów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D-KET-E-C15-TEL-DIA-0904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7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Widok szafki C15/1041/LAN w pomieszczeniu 1041 na stacji C15 z rozmieszczeniem elementów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D-KET-E-C15-TEL-DIA-0905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8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Schemat połączeń sieci LAN dla systemu Sieci Czasu (TN)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D-KET-E-C15-TEL-DIA-1102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9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Monitoringu Prądów Błądzących (MPBŁ)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D-KET-E-C15-TEL-DIA-1105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rPr>
          <w:trHeight w:val="907"/>
        </w:trPr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10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Kontroli Dostępu (SKD)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D-KET-E-C15-TEL-DIA-1110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rPr>
          <w:trHeight w:val="1304"/>
        </w:trPr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11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Dźwiękowego Systemu Ostrzegawczego (DSO)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D-KET-E-C15-TEL-DIA-1111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rPr>
          <w:trHeight w:val="1020"/>
        </w:trPr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12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Informacji Pasażerskiej (SIP)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D-KET-E-C15-TEL-DIA-1112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13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Automatycznego Pobierania Opłat za Przejazdy (SAPO)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D-KET-E-C15-TEL-DIA-1115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14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Dwustronnej Komunikacji Pociąg-Stacja/CD (MAV)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D-KET-E-C15-TEL-DIA-1117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15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Sterowania i Kontroli Urządzeń Sanitarno-Technicznych (ZSDT)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D-KET-E-C15-TEL-DIA-2104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16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Sterowania Urządzeń Sanitarno-Technicznych na stacji (ZSUT-BMS)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D-KET-E-C15-TEL-DIA-2113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17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Łączności Radiowej Metra (LAN-GNS)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D-KET-E-C15-TEL-DIA-2161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18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Monitoringu Stacji (CCTV)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D-KET-E-C15-TEL-DIA-3114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19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sieci z dostępem do Internetu (LAN-INFO)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D-KET-E-C15-TEL-DIA-5116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20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połączeń sieci LAN dla systemu Sieci Komputerowej Technicznej (SKPC)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D-KET-E-C15-TEL-DIA-6118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21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Sieci Czasu (TN)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D-KET-E-C15-TEL-DIA-7102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22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Zdalnego Sterowania i kontroli Urządzeń Sanitarno-Techn. (ZSDT)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D-KET-E-C15-TEL-DIA-7104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23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Monitoringu Prądów Błądzących (MPBŁ)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D-KET-E-C15-TEL-DIA-7105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rPr>
          <w:trHeight w:val="794"/>
        </w:trPr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24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Kontroli Dostępu (SKD)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D-KET-E-C15-TEL-DIA-7110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25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Dźwiękowego Systemu Ostrzegawczego (DSO)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26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Informacji Pasażerskiej (SIP)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D-KET-E-C15-TEL-DIA-7112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27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Sterowania i Kontroli Urządzeń Lokalnych na Stacji (ZSUT-BMS)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D-KET-E-C15-TEL-DIA-7113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28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Monitoringu Stacji (CCTV)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D-KET-E-C15-TEL-DIA-7114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29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Automatycznego Pobierania Opłat (SAPO)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D-KET-E-C15-TEL-DIA-7115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30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Infomatów (LAN-INFO)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D-KET-E-C15-TEL-DIA-7116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31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Dwustronnej Komunikacji Pociąg-Stacja/CD (MAV)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D-KET-E-C15-TEL-DIA-7117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32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Sieci Komputerowej Technicznej (SKPC)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D-KET-E-C15-TEL-DIA-7118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33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C15 - Schemat konfiguracyjny sieci LAN dla systemu Łączności Radiowej Metra (LAN-GNS)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D-KET-E-C15-TEL-DIA-7161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34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Schematy montażowe elementów i wyposażenia szaf LAN. Elementy podstawowe szkieletu szaf.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D-KET-E-C15-TEL-DIA-9900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35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Schematy montażowe elementów i wyposażenia szaf LAN. System zasilania wyposażenia szaf.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D-KET-E-C15-TEL-DIA-9901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36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Schematy montażowe elementów i wyposażenia szaf LAN. Panele krosowe i organizacja kabli.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D-KET-E-C15-TEL-DIA-9902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37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Lokalizacja szafy C15/110/LAN w pomieszczeniu 110 na stacji C15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D-KET-E-C15-TEL-LAY-0801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38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Lokalizacja szafy C15/302/LAN w pomieszczeniu 302 na stacji C15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D-KET-E-C15-TEL-LAY-0802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39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Lokalizacja szafy C15/400/LAN w pomieszczeniu 400 na stacji C15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D-KET-E-C15-TEL-LAY-0803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40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Lokalizacja szafy C15/401/LAN w pomieszczeniu 401 na stacji C15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D-KET-E-C15-TEL-LAY-0804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41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>Stacja C15 – Lokalizacja szafki C15/1041/LAN w pomieszczeniu 1041 na stacji C15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D-KET-E-C15-TEL-LAY-0805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  <w:tr w:rsidR="008C0EDE" w:rsidRPr="008C0EDE" w:rsidTr="00496BF8">
        <w:tc>
          <w:tcPr>
            <w:tcW w:w="313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8C0EDE">
              <w:rPr>
                <w:rFonts w:cs="Arial"/>
                <w:b w:val="0"/>
                <w:lang w:val="en-US"/>
              </w:rPr>
              <w:t>42</w:t>
            </w:r>
          </w:p>
        </w:tc>
        <w:tc>
          <w:tcPr>
            <w:tcW w:w="2581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highlight w:val="green"/>
                <w:lang w:val="pl-PL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pl-PL" w:eastAsia="en-US"/>
              </w:rPr>
              <w:t xml:space="preserve">Stacja C15 – </w:t>
            </w:r>
            <w:r w:rsidRPr="008C0EDE">
              <w:rPr>
                <w:rFonts w:cs="Arial"/>
                <w:b w:val="0"/>
                <w:caps w:val="0"/>
                <w:color w:val="000000"/>
                <w:lang w:val="pl-PL" w:eastAsia="pl-PL"/>
              </w:rPr>
              <w:t xml:space="preserve">Prowadzenie kabli zasilających do szaf LAN na stacji C09. poziom technologiczny i hol </w:t>
            </w:r>
          </w:p>
        </w:tc>
        <w:tc>
          <w:tcPr>
            <w:tcW w:w="1674" w:type="pct"/>
            <w:vAlign w:val="center"/>
          </w:tcPr>
          <w:p w:rsidR="008C0EDE" w:rsidRPr="008C0EDE" w:rsidRDefault="008C0EDE" w:rsidP="00496BF8">
            <w:pPr>
              <w:pStyle w:val="Poprawka2"/>
              <w:spacing w:before="60" w:after="60"/>
              <w:jc w:val="left"/>
              <w:rPr>
                <w:rFonts w:eastAsia="Calibri" w:cs="Arial"/>
                <w:b w:val="0"/>
                <w:caps w:val="0"/>
                <w:lang w:val="en-US" w:eastAsia="en-US"/>
              </w:rPr>
            </w:pPr>
            <w:r w:rsidRPr="008C0EDE">
              <w:rPr>
                <w:rFonts w:eastAsia="Calibri" w:cs="Arial"/>
                <w:b w:val="0"/>
                <w:caps w:val="0"/>
                <w:lang w:val="en-US" w:eastAsia="en-US"/>
              </w:rPr>
              <w:t>D-KET-E-C15-TEL-LAY-0806</w:t>
            </w:r>
          </w:p>
        </w:tc>
        <w:tc>
          <w:tcPr>
            <w:tcW w:w="432" w:type="pct"/>
            <w:vAlign w:val="center"/>
          </w:tcPr>
          <w:p w:rsidR="008C0EDE" w:rsidRPr="008C0EDE" w:rsidRDefault="008C0EDE" w:rsidP="00496BF8">
            <w:pPr>
              <w:jc w:val="center"/>
              <w:rPr>
                <w:rFonts w:cs="Arial"/>
                <w:szCs w:val="22"/>
              </w:rPr>
            </w:pPr>
            <w:r w:rsidRPr="008C0EDE">
              <w:rPr>
                <w:rFonts w:cs="Arial"/>
                <w:b/>
                <w:caps/>
                <w:szCs w:val="22"/>
                <w:lang w:val="pl-PL"/>
              </w:rPr>
              <w:t>R</w:t>
            </w:r>
            <w:r w:rsidRPr="008C0EDE">
              <w:rPr>
                <w:rFonts w:cs="Arial"/>
                <w:szCs w:val="22"/>
                <w:lang w:val="pl-PL"/>
              </w:rPr>
              <w:t>00</w:t>
            </w:r>
          </w:p>
        </w:tc>
      </w:tr>
    </w:tbl>
    <w:p w:rsidR="008C0EDE" w:rsidRDefault="008C0EDE" w:rsidP="008C0EDE">
      <w:pPr>
        <w:tabs>
          <w:tab w:val="center" w:pos="4763"/>
          <w:tab w:val="left" w:pos="7264"/>
        </w:tabs>
        <w:spacing w:after="720"/>
        <w:rPr>
          <w:b/>
          <w:sz w:val="28"/>
          <w:szCs w:val="28"/>
          <w:lang w:val="pl-PL"/>
        </w:rPr>
      </w:pPr>
    </w:p>
    <w:p w:rsidR="002264FE" w:rsidRPr="00AA73C3" w:rsidRDefault="00B658C9" w:rsidP="002264FE">
      <w:pPr>
        <w:jc w:val="center"/>
        <w:rPr>
          <w:b/>
          <w:sz w:val="28"/>
          <w:szCs w:val="28"/>
          <w:lang w:val="pl-PL"/>
        </w:rPr>
      </w:pPr>
      <w:r w:rsidRPr="00D450B9">
        <w:rPr>
          <w:b/>
          <w:sz w:val="28"/>
          <w:szCs w:val="28"/>
          <w:lang w:val="pl-PL"/>
        </w:rPr>
        <w:br w:type="page"/>
      </w:r>
      <w:r w:rsidR="002264FE" w:rsidRPr="00AA73C3">
        <w:rPr>
          <w:b/>
          <w:sz w:val="28"/>
          <w:szCs w:val="28"/>
          <w:lang w:val="pl-PL"/>
        </w:rPr>
        <w:t>TABELA UZGODNIEŃ MIĘDZYBRANŻOWYCH</w:t>
      </w:r>
    </w:p>
    <w:p w:rsidR="001172C2" w:rsidRPr="00AA73C3" w:rsidRDefault="000A5B79" w:rsidP="002264FE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>Obiekt</w:t>
      </w:r>
      <w:r w:rsidR="002264FE" w:rsidRPr="00AA73C3">
        <w:rPr>
          <w:rFonts w:cs="Arial"/>
          <w:b/>
          <w:szCs w:val="22"/>
          <w:u w:val="single"/>
          <w:lang w:val="pl-PL"/>
        </w:rPr>
        <w:t xml:space="preserve">: </w:t>
      </w:r>
    </w:p>
    <w:p w:rsidR="00EA4866" w:rsidRDefault="00DD6FE1" w:rsidP="005439F9">
      <w:pPr>
        <w:pStyle w:val="obiekt"/>
        <w:ind w:left="34" w:right="28"/>
      </w:pPr>
      <w:r>
        <w:t>C15</w:t>
      </w:r>
      <w:r w:rsidR="00EA4866" w:rsidRPr="0015376D">
        <w:t xml:space="preserve"> Stacja „</w:t>
      </w:r>
      <w:r>
        <w:t>Dworzec wileński</w:t>
      </w:r>
      <w:r w:rsidR="00EA4866" w:rsidRPr="0015376D">
        <w:t>”</w:t>
      </w:r>
    </w:p>
    <w:p w:rsidR="001718FC" w:rsidRPr="00EA4866" w:rsidRDefault="001718FC" w:rsidP="00EA4866">
      <w:pPr>
        <w:jc w:val="center"/>
        <w:rPr>
          <w:rFonts w:cs="Arial"/>
          <w:b/>
          <w:szCs w:val="22"/>
          <w:u w:val="single"/>
          <w:lang w:val="pl-PL"/>
        </w:rPr>
      </w:pPr>
    </w:p>
    <w:p w:rsidR="00A87BE3" w:rsidRPr="00AA73C3" w:rsidRDefault="00A87BE3" w:rsidP="00A87BE3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 xml:space="preserve">Tytuł opracowania: </w:t>
      </w:r>
    </w:p>
    <w:p w:rsidR="00EA4866" w:rsidRPr="00EA4866" w:rsidRDefault="00EA4866" w:rsidP="00EA4866">
      <w:pPr>
        <w:jc w:val="center"/>
        <w:rPr>
          <w:b/>
          <w:lang w:val="pl-PL"/>
        </w:rPr>
      </w:pPr>
      <w:r w:rsidRPr="00EA4866">
        <w:rPr>
          <w:b/>
          <w:lang w:val="pl-PL"/>
        </w:rPr>
        <w:t xml:space="preserve">Sieci LAN na potrzeby systemów całoliniowych. Stacja </w:t>
      </w:r>
      <w:r w:rsidR="00DD6FE1">
        <w:rPr>
          <w:b/>
          <w:lang w:val="pl-PL"/>
        </w:rPr>
        <w:t>C15</w:t>
      </w:r>
    </w:p>
    <w:p w:rsidR="002264FE" w:rsidRPr="00AA73C3" w:rsidRDefault="002264FE" w:rsidP="002264FE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>Projektanci: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2662"/>
        <w:gridCol w:w="2396"/>
        <w:gridCol w:w="1117"/>
        <w:gridCol w:w="1652"/>
      </w:tblGrid>
      <w:tr w:rsidR="002264FE" w:rsidRPr="00AA73C3" w:rsidTr="00404F3C">
        <w:tc>
          <w:tcPr>
            <w:tcW w:w="1915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662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396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117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652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49295A" w:rsidRPr="003E4069" w:rsidTr="0049295A">
        <w:trPr>
          <w:trHeight w:val="567"/>
        </w:trPr>
        <w:tc>
          <w:tcPr>
            <w:tcW w:w="1915" w:type="dxa"/>
            <w:vAlign w:val="center"/>
          </w:tcPr>
          <w:p w:rsidR="0049295A" w:rsidRPr="00E7730E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E7730E">
              <w:rPr>
                <w:rFonts w:cs="Arial"/>
                <w:sz w:val="18"/>
                <w:szCs w:val="18"/>
                <w:lang w:val="pl-PL"/>
              </w:rPr>
              <w:t>Architektura</w:t>
            </w:r>
          </w:p>
        </w:tc>
        <w:tc>
          <w:tcPr>
            <w:tcW w:w="2662" w:type="dxa"/>
            <w:vAlign w:val="center"/>
          </w:tcPr>
          <w:p w:rsidR="0049295A" w:rsidRPr="0049295A" w:rsidRDefault="0049295A" w:rsidP="00F67C5D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49295A">
              <w:rPr>
                <w:rFonts w:cs="Arial"/>
                <w:sz w:val="18"/>
                <w:szCs w:val="18"/>
                <w:lang w:val="pl-PL"/>
              </w:rPr>
              <w:t>mgr. inż. arch. Krzysztof Panas</w:t>
            </w:r>
          </w:p>
        </w:tc>
        <w:tc>
          <w:tcPr>
            <w:tcW w:w="2396" w:type="dxa"/>
            <w:vAlign w:val="center"/>
          </w:tcPr>
          <w:p w:rsidR="0049295A" w:rsidRPr="00E7730E" w:rsidRDefault="0049295A" w:rsidP="00F67C5D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M/035/09</w:t>
            </w:r>
          </w:p>
        </w:tc>
        <w:tc>
          <w:tcPr>
            <w:tcW w:w="1117" w:type="dxa"/>
            <w:vAlign w:val="center"/>
          </w:tcPr>
          <w:p w:rsidR="0049295A" w:rsidRPr="00E7730E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652" w:type="dxa"/>
            <w:vAlign w:val="center"/>
          </w:tcPr>
          <w:p w:rsidR="0049295A" w:rsidRPr="00E7730E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9295A" w:rsidRPr="003E4069" w:rsidTr="0049295A">
        <w:trPr>
          <w:trHeight w:val="567"/>
        </w:trPr>
        <w:tc>
          <w:tcPr>
            <w:tcW w:w="1915" w:type="dxa"/>
            <w:vAlign w:val="center"/>
          </w:tcPr>
          <w:p w:rsidR="0049295A" w:rsidRPr="005B5F59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 xml:space="preserve">Kablowe </w:t>
            </w:r>
            <w:r w:rsidRPr="005B5F59">
              <w:rPr>
                <w:rFonts w:cs="Arial"/>
                <w:sz w:val="18"/>
                <w:szCs w:val="18"/>
                <w:lang w:val="pl-PL"/>
              </w:rPr>
              <w:t>konstrukcje wsporcze</w:t>
            </w:r>
          </w:p>
        </w:tc>
        <w:tc>
          <w:tcPr>
            <w:tcW w:w="2662" w:type="dxa"/>
            <w:vAlign w:val="center"/>
          </w:tcPr>
          <w:p w:rsidR="0049295A" w:rsidRPr="005B5F59" w:rsidRDefault="0049295A" w:rsidP="00F67C5D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mgr. inż. Jan Lichocki</w:t>
            </w:r>
          </w:p>
        </w:tc>
        <w:tc>
          <w:tcPr>
            <w:tcW w:w="2396" w:type="dxa"/>
            <w:vAlign w:val="center"/>
          </w:tcPr>
          <w:p w:rsidR="0049295A" w:rsidRPr="005B5F59" w:rsidRDefault="0049295A" w:rsidP="00F67C5D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MAz/0140/PWOE/09</w:t>
            </w:r>
          </w:p>
        </w:tc>
        <w:tc>
          <w:tcPr>
            <w:tcW w:w="1117" w:type="dxa"/>
            <w:vAlign w:val="center"/>
          </w:tcPr>
          <w:p w:rsidR="0049295A" w:rsidRPr="00E7730E" w:rsidRDefault="0049295A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652" w:type="dxa"/>
            <w:vAlign w:val="center"/>
          </w:tcPr>
          <w:p w:rsidR="0049295A" w:rsidRPr="00E7730E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9295A" w:rsidRPr="003E4069" w:rsidTr="0049295A">
        <w:trPr>
          <w:trHeight w:val="567"/>
        </w:trPr>
        <w:tc>
          <w:tcPr>
            <w:tcW w:w="1915" w:type="dxa"/>
            <w:vAlign w:val="center"/>
          </w:tcPr>
          <w:p w:rsidR="0049295A" w:rsidRPr="005B5F59" w:rsidRDefault="006A2371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Instalacje elektryczne</w:t>
            </w:r>
          </w:p>
        </w:tc>
        <w:tc>
          <w:tcPr>
            <w:tcW w:w="2662" w:type="dxa"/>
            <w:vAlign w:val="center"/>
          </w:tcPr>
          <w:p w:rsidR="0049295A" w:rsidRPr="005B5F59" w:rsidRDefault="0049295A" w:rsidP="00F67C5D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 w:rsidRPr="004D5103">
              <w:rPr>
                <w:rFonts w:cs="Arial"/>
                <w:sz w:val="18"/>
                <w:szCs w:val="18"/>
              </w:rPr>
              <w:t>Piotr Hołowiak</w:t>
            </w:r>
          </w:p>
        </w:tc>
        <w:tc>
          <w:tcPr>
            <w:tcW w:w="2396" w:type="dxa"/>
            <w:vAlign w:val="center"/>
          </w:tcPr>
          <w:p w:rsidR="0049295A" w:rsidRPr="005B5F59" w:rsidRDefault="0049295A" w:rsidP="00F67C5D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 w:rsidRPr="004D5103">
              <w:rPr>
                <w:rFonts w:cs="Arial"/>
                <w:sz w:val="18"/>
                <w:szCs w:val="18"/>
              </w:rPr>
              <w:t>MAP/0299/POOE/10</w:t>
            </w:r>
          </w:p>
        </w:tc>
        <w:tc>
          <w:tcPr>
            <w:tcW w:w="1117" w:type="dxa"/>
            <w:vAlign w:val="center"/>
          </w:tcPr>
          <w:p w:rsidR="0049295A" w:rsidRPr="00E7730E" w:rsidRDefault="0049295A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652" w:type="dxa"/>
            <w:vAlign w:val="center"/>
          </w:tcPr>
          <w:p w:rsidR="0049295A" w:rsidRPr="00E7730E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6A2371" w:rsidRPr="003E4069" w:rsidTr="0049295A">
        <w:trPr>
          <w:trHeight w:val="567"/>
        </w:trPr>
        <w:tc>
          <w:tcPr>
            <w:tcW w:w="1915" w:type="dxa"/>
            <w:vAlign w:val="center"/>
          </w:tcPr>
          <w:p w:rsidR="006A2371" w:rsidRPr="005B5F59" w:rsidRDefault="006A2371" w:rsidP="0049295A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Telekomunikacja</w:t>
            </w:r>
          </w:p>
        </w:tc>
        <w:tc>
          <w:tcPr>
            <w:tcW w:w="2662" w:type="dxa"/>
            <w:vAlign w:val="center"/>
          </w:tcPr>
          <w:p w:rsidR="006A2371" w:rsidRPr="005B5F59" w:rsidRDefault="006A2371" w:rsidP="00B231E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Edward Ambroziak</w:t>
            </w:r>
          </w:p>
        </w:tc>
        <w:tc>
          <w:tcPr>
            <w:tcW w:w="2396" w:type="dxa"/>
            <w:vAlign w:val="center"/>
          </w:tcPr>
          <w:p w:rsidR="006A2371" w:rsidRPr="005B5F59" w:rsidRDefault="006A2371" w:rsidP="00B231E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1258/98/U</w:t>
            </w:r>
          </w:p>
        </w:tc>
        <w:tc>
          <w:tcPr>
            <w:tcW w:w="1117" w:type="dxa"/>
            <w:vAlign w:val="center"/>
          </w:tcPr>
          <w:p w:rsidR="006A2371" w:rsidRPr="00E7730E" w:rsidRDefault="006A2371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652" w:type="dxa"/>
            <w:vAlign w:val="center"/>
          </w:tcPr>
          <w:p w:rsidR="006A2371" w:rsidRPr="00E7730E" w:rsidRDefault="006A2371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9295A" w:rsidRPr="003E4069" w:rsidTr="0049295A">
        <w:trPr>
          <w:trHeight w:val="567"/>
        </w:trPr>
        <w:tc>
          <w:tcPr>
            <w:tcW w:w="1915" w:type="dxa"/>
            <w:vAlign w:val="center"/>
          </w:tcPr>
          <w:p w:rsidR="0049295A" w:rsidRPr="006A2371" w:rsidRDefault="006A2371" w:rsidP="0049295A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ZSDT, ZSIKUT (BMS), TN, SIP, MAV, DOT, MPBŁ</w:t>
            </w:r>
          </w:p>
        </w:tc>
        <w:tc>
          <w:tcPr>
            <w:tcW w:w="2662" w:type="dxa"/>
            <w:vAlign w:val="center"/>
          </w:tcPr>
          <w:p w:rsidR="0049295A" w:rsidRPr="006A2371" w:rsidRDefault="006A2371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Andrzej Jozepczuk</w:t>
            </w:r>
          </w:p>
        </w:tc>
        <w:tc>
          <w:tcPr>
            <w:tcW w:w="2396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49295A" w:rsidRPr="006A2371" w:rsidRDefault="0049295A" w:rsidP="00814432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</w:tr>
      <w:tr w:rsidR="0049295A" w:rsidRPr="003E4069" w:rsidTr="0049295A">
        <w:trPr>
          <w:trHeight w:val="567"/>
        </w:trPr>
        <w:tc>
          <w:tcPr>
            <w:tcW w:w="1915" w:type="dxa"/>
            <w:vAlign w:val="center"/>
          </w:tcPr>
          <w:p w:rsidR="0049295A" w:rsidRDefault="0049295A" w:rsidP="0049295A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  <w:p w:rsidR="006A2371" w:rsidRPr="006A2371" w:rsidRDefault="006A2371" w:rsidP="0049295A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62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49295A" w:rsidRPr="006A2371" w:rsidRDefault="0049295A" w:rsidP="00814432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</w:tr>
      <w:tr w:rsidR="0049295A" w:rsidRPr="003E4069" w:rsidTr="0049295A">
        <w:trPr>
          <w:trHeight w:val="567"/>
        </w:trPr>
        <w:tc>
          <w:tcPr>
            <w:tcW w:w="1915" w:type="dxa"/>
            <w:vAlign w:val="center"/>
          </w:tcPr>
          <w:p w:rsidR="0049295A" w:rsidRDefault="0049295A" w:rsidP="0049295A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  <w:p w:rsidR="006A2371" w:rsidRPr="006A2371" w:rsidRDefault="006A2371" w:rsidP="0049295A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62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:rsidR="0049295A" w:rsidRPr="006A2371" w:rsidRDefault="0049295A" w:rsidP="00814432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49295A" w:rsidRPr="006A2371" w:rsidRDefault="0049295A" w:rsidP="00C67377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</w:p>
        </w:tc>
      </w:tr>
    </w:tbl>
    <w:p w:rsidR="006A2371" w:rsidRPr="00AA73C3" w:rsidRDefault="006A2371" w:rsidP="006A2371">
      <w:pPr>
        <w:rPr>
          <w:rFonts w:cs="Arial"/>
          <w:b/>
          <w:szCs w:val="22"/>
          <w:u w:val="single"/>
          <w:lang w:val="pl-PL"/>
        </w:rPr>
      </w:pPr>
      <w:r>
        <w:rPr>
          <w:rFonts w:cs="Arial"/>
          <w:b/>
          <w:szCs w:val="22"/>
          <w:u w:val="single"/>
          <w:lang w:val="pl-PL"/>
        </w:rPr>
        <w:t>Rzeczoznawcy</w:t>
      </w:r>
      <w:r w:rsidRPr="00AA73C3">
        <w:rPr>
          <w:rFonts w:cs="Arial"/>
          <w:b/>
          <w:szCs w:val="22"/>
          <w:u w:val="single"/>
          <w:lang w:val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2662"/>
        <w:gridCol w:w="2396"/>
        <w:gridCol w:w="1117"/>
        <w:gridCol w:w="1652"/>
      </w:tblGrid>
      <w:tr w:rsidR="006A2371" w:rsidRPr="00AA73C3" w:rsidTr="00B231E8">
        <w:tc>
          <w:tcPr>
            <w:tcW w:w="1915" w:type="dxa"/>
            <w:vAlign w:val="center"/>
          </w:tcPr>
          <w:p w:rsidR="006A2371" w:rsidRPr="00AA73C3" w:rsidRDefault="006A2371" w:rsidP="00B231E8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662" w:type="dxa"/>
            <w:vAlign w:val="center"/>
          </w:tcPr>
          <w:p w:rsidR="006A2371" w:rsidRPr="00AA73C3" w:rsidRDefault="006A2371" w:rsidP="00B231E8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396" w:type="dxa"/>
            <w:vAlign w:val="center"/>
          </w:tcPr>
          <w:p w:rsidR="006A2371" w:rsidRPr="00AA73C3" w:rsidRDefault="006A2371" w:rsidP="00B231E8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117" w:type="dxa"/>
            <w:vAlign w:val="center"/>
          </w:tcPr>
          <w:p w:rsidR="006A2371" w:rsidRPr="00AA73C3" w:rsidRDefault="006A2371" w:rsidP="00B231E8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652" w:type="dxa"/>
            <w:vAlign w:val="center"/>
          </w:tcPr>
          <w:p w:rsidR="006A2371" w:rsidRPr="00AA73C3" w:rsidRDefault="006A2371" w:rsidP="00B231E8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6A2371" w:rsidRPr="003E4069" w:rsidTr="00B231E8">
        <w:trPr>
          <w:trHeight w:val="567"/>
        </w:trPr>
        <w:tc>
          <w:tcPr>
            <w:tcW w:w="1915" w:type="dxa"/>
            <w:vAlign w:val="center"/>
          </w:tcPr>
          <w:p w:rsidR="006A2371" w:rsidRPr="00E7730E" w:rsidRDefault="006A2371" w:rsidP="00B231E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Zabezpieczenie p.poż</w:t>
            </w:r>
          </w:p>
        </w:tc>
        <w:tc>
          <w:tcPr>
            <w:tcW w:w="2662" w:type="dxa"/>
            <w:vAlign w:val="center"/>
          </w:tcPr>
          <w:p w:rsidR="006A2371" w:rsidRPr="0049295A" w:rsidRDefault="006A2371" w:rsidP="00B231E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Marcin Cisek</w:t>
            </w:r>
          </w:p>
        </w:tc>
        <w:tc>
          <w:tcPr>
            <w:tcW w:w="2396" w:type="dxa"/>
            <w:vAlign w:val="center"/>
          </w:tcPr>
          <w:p w:rsidR="006A2371" w:rsidRPr="00E7730E" w:rsidRDefault="006A2371" w:rsidP="00B231E8">
            <w:pPr>
              <w:spacing w:before="120" w:after="0" w:line="36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507/2009</w:t>
            </w:r>
          </w:p>
        </w:tc>
        <w:tc>
          <w:tcPr>
            <w:tcW w:w="1117" w:type="dxa"/>
            <w:vAlign w:val="center"/>
          </w:tcPr>
          <w:p w:rsidR="006A2371" w:rsidRPr="00E7730E" w:rsidRDefault="006A2371" w:rsidP="00B231E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652" w:type="dxa"/>
            <w:vAlign w:val="center"/>
          </w:tcPr>
          <w:p w:rsidR="006A2371" w:rsidRPr="00E7730E" w:rsidRDefault="006A2371" w:rsidP="00B231E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</w:tbl>
    <w:p w:rsidR="006A2371" w:rsidRDefault="006A2371">
      <w:pPr>
        <w:spacing w:after="0" w:line="240" w:lineRule="auto"/>
        <w:rPr>
          <w:lang w:val="pl-PL"/>
        </w:rPr>
      </w:pPr>
    </w:p>
    <w:p w:rsidR="0025464C" w:rsidRDefault="0025464C">
      <w:pPr>
        <w:spacing w:after="0" w:line="240" w:lineRule="auto"/>
        <w:rPr>
          <w:lang w:val="pl-PL"/>
        </w:rPr>
      </w:pPr>
      <w:r>
        <w:rPr>
          <w:lang w:val="pl-PL"/>
        </w:rPr>
        <w:br w:type="page"/>
      </w:r>
    </w:p>
    <w:p w:rsidR="0049295A" w:rsidRDefault="0049295A" w:rsidP="002D60CB">
      <w:pPr>
        <w:spacing w:after="720"/>
        <w:rPr>
          <w:lang w:val="pl-PL"/>
        </w:rPr>
      </w:pPr>
    </w:p>
    <w:p w:rsidR="00C814E3" w:rsidRPr="00DB698A" w:rsidRDefault="00C814E3" w:rsidP="00C814E3">
      <w:pPr>
        <w:spacing w:line="360" w:lineRule="auto"/>
        <w:ind w:left="181"/>
        <w:jc w:val="right"/>
        <w:rPr>
          <w:rFonts w:cs="Arial"/>
          <w:szCs w:val="22"/>
          <w:lang w:val="pl-PL"/>
        </w:rPr>
      </w:pPr>
      <w:r>
        <w:rPr>
          <w:rFonts w:cs="Arial"/>
          <w:szCs w:val="22"/>
          <w:lang w:val="pl-PL"/>
        </w:rPr>
        <w:t>Warszawa,</w:t>
      </w:r>
      <w:r w:rsidR="00DD6FE1">
        <w:rPr>
          <w:rFonts w:cs="Arial"/>
          <w:szCs w:val="22"/>
          <w:lang w:val="pl-PL"/>
        </w:rPr>
        <w:t xml:space="preserve"> </w:t>
      </w:r>
      <w:r w:rsidR="009126EB">
        <w:rPr>
          <w:rFonts w:cs="Arial"/>
          <w:szCs w:val="22"/>
          <w:lang w:val="pl-PL"/>
        </w:rPr>
        <w:t>LUTY 2014</w:t>
      </w:r>
    </w:p>
    <w:p w:rsidR="00C814E3" w:rsidRPr="00A7510E" w:rsidRDefault="00C814E3" w:rsidP="00C814E3">
      <w:pPr>
        <w:spacing w:line="360" w:lineRule="auto"/>
        <w:ind w:left="181"/>
        <w:jc w:val="right"/>
        <w:rPr>
          <w:rFonts w:cs="Arial"/>
          <w:b/>
          <w:szCs w:val="22"/>
          <w:lang w:val="pl-PL"/>
        </w:rPr>
      </w:pPr>
    </w:p>
    <w:p w:rsidR="00C814E3" w:rsidRDefault="00C814E3" w:rsidP="00C814E3">
      <w:pPr>
        <w:spacing w:line="360" w:lineRule="auto"/>
        <w:jc w:val="center"/>
        <w:rPr>
          <w:rFonts w:cs="Arial"/>
          <w:b/>
          <w:lang w:val="pl-PL"/>
        </w:rPr>
      </w:pPr>
      <w:r w:rsidRPr="003B5432">
        <w:rPr>
          <w:rFonts w:cs="Arial"/>
          <w:b/>
          <w:lang w:val="pl-PL"/>
        </w:rPr>
        <w:t>OŚWIADCZENIE</w:t>
      </w:r>
    </w:p>
    <w:p w:rsidR="00C814E3" w:rsidRPr="003B5432" w:rsidRDefault="00C814E3" w:rsidP="00C814E3">
      <w:pPr>
        <w:spacing w:line="360" w:lineRule="auto"/>
        <w:jc w:val="center"/>
        <w:rPr>
          <w:rFonts w:cs="Arial"/>
          <w:b/>
          <w:lang w:val="pl-PL"/>
        </w:rPr>
      </w:pP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  <w:r w:rsidRPr="003B5432">
        <w:rPr>
          <w:rFonts w:cs="Arial"/>
          <w:lang w:val="pl-PL"/>
        </w:rPr>
        <w:t>Na p</w:t>
      </w:r>
      <w:r>
        <w:rPr>
          <w:rFonts w:cs="Arial"/>
          <w:lang w:val="pl-PL"/>
        </w:rPr>
        <w:t>odstawie art. 20 ust. 4 ustawy z</w:t>
      </w:r>
      <w:r w:rsidRPr="003B5432">
        <w:rPr>
          <w:rFonts w:cs="Arial"/>
          <w:lang w:val="pl-PL"/>
        </w:rPr>
        <w:t xml:space="preserve"> dnia 7 lipca 1994 r. – Prawo Budowlane (jednolity tekst Dz. U. z 2003 r. Nr 207, poz. 2016 z późniejszymi zmianami)</w:t>
      </w:r>
      <w:r>
        <w:rPr>
          <w:rFonts w:cs="Arial"/>
          <w:lang w:val="pl-PL"/>
        </w:rPr>
        <w:t xml:space="preserve"> p</w:t>
      </w:r>
      <w:r w:rsidRPr="003B5432">
        <w:rPr>
          <w:rFonts w:cs="Arial"/>
          <w:lang w:val="pl-PL"/>
        </w:rPr>
        <w:t xml:space="preserve">rojektant i sprawdzający oświadcza, że Projekt </w:t>
      </w:r>
      <w:r>
        <w:rPr>
          <w:rFonts w:cs="Arial"/>
          <w:lang w:val="pl-PL"/>
        </w:rPr>
        <w:t>Wykonawczy dla i</w:t>
      </w:r>
      <w:r w:rsidRPr="003B5432">
        <w:rPr>
          <w:rFonts w:cs="Arial"/>
          <w:lang w:val="pl-PL"/>
        </w:rPr>
        <w:t>nwestycji</w:t>
      </w:r>
      <w:r>
        <w:rPr>
          <w:rFonts w:cs="Arial"/>
          <w:lang w:val="pl-PL"/>
        </w:rPr>
        <w:t>:</w:t>
      </w: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</w:p>
    <w:p w:rsidR="00C814E3" w:rsidRDefault="00C814E3" w:rsidP="00C814E3">
      <w:pPr>
        <w:spacing w:line="360" w:lineRule="auto"/>
        <w:jc w:val="center"/>
        <w:rPr>
          <w:szCs w:val="22"/>
          <w:lang w:val="pl-PL"/>
        </w:rPr>
      </w:pPr>
      <w:r w:rsidRPr="00AA73C3">
        <w:rPr>
          <w:szCs w:val="22"/>
          <w:lang w:val="pl-PL"/>
        </w:rPr>
        <w:t>Projekt i budowa II linii metra od stacji „Rondo Daszyńskiego” do stacji „Dworzec Wileński” w Warszawie</w:t>
      </w:r>
      <w:r>
        <w:rPr>
          <w:szCs w:val="22"/>
          <w:lang w:val="pl-PL"/>
        </w:rPr>
        <w:br/>
      </w:r>
      <w:r w:rsidRPr="00AA73C3">
        <w:rPr>
          <w:szCs w:val="22"/>
          <w:lang w:val="pl-PL"/>
        </w:rPr>
        <w:t xml:space="preserve">w zakresie </w:t>
      </w:r>
    </w:p>
    <w:p w:rsidR="00C814E3" w:rsidRPr="00154902" w:rsidRDefault="00C814E3" w:rsidP="00D450B9">
      <w:pPr>
        <w:jc w:val="center"/>
        <w:outlineLvl w:val="0"/>
        <w:rPr>
          <w:rFonts w:cs="Arial"/>
          <w:szCs w:val="22"/>
          <w:lang w:val="pl-PL"/>
        </w:rPr>
      </w:pPr>
      <w:r w:rsidRPr="00154902">
        <w:rPr>
          <w:rFonts w:cs="Arial"/>
          <w:szCs w:val="22"/>
          <w:lang w:val="pl-PL"/>
        </w:rPr>
        <w:t>II LINIA METRA OD STACJI „RONDO DASZYŃSKIEGO” DO STACJI „DWORZEC WILEŃSKI” W WARSZAWIE</w:t>
      </w:r>
    </w:p>
    <w:p w:rsidR="00C814E3" w:rsidRPr="00EB52EA" w:rsidRDefault="00C814E3" w:rsidP="00C814E3">
      <w:pPr>
        <w:pStyle w:val="obiekt"/>
        <w:spacing w:line="360" w:lineRule="auto"/>
        <w:ind w:left="34" w:right="28"/>
        <w:rPr>
          <w:b w:val="0"/>
          <w:caps w:val="0"/>
          <w:sz w:val="22"/>
          <w:szCs w:val="22"/>
          <w:lang w:eastAsia="de-DE"/>
        </w:rPr>
      </w:pPr>
    </w:p>
    <w:p w:rsidR="00C814E3" w:rsidRPr="00380123" w:rsidRDefault="00380123" w:rsidP="00D450B9">
      <w:pPr>
        <w:pStyle w:val="DISCIPLINE"/>
        <w:rPr>
          <w:szCs w:val="22"/>
        </w:rPr>
      </w:pPr>
      <w:r w:rsidRPr="00154902">
        <w:t xml:space="preserve">Sieci LAN na potrzeby systemów całoliniowych. Stacja </w:t>
      </w:r>
      <w:r w:rsidR="00DD6FE1">
        <w:t>C15</w:t>
      </w:r>
      <w:r w:rsidR="00C814E3" w:rsidRPr="00154902">
        <w:br/>
      </w: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  <w:r w:rsidRPr="00A7510E">
        <w:rPr>
          <w:rFonts w:cs="Arial"/>
          <w:lang w:val="pl-PL"/>
        </w:rPr>
        <w:t>został wykonany zgodni</w:t>
      </w:r>
      <w:r>
        <w:rPr>
          <w:rFonts w:cs="Arial"/>
          <w:lang w:val="pl-PL"/>
        </w:rPr>
        <w:t xml:space="preserve">e z obowiązującymi przepisami, normami, </w:t>
      </w:r>
      <w:r w:rsidRPr="00A7510E">
        <w:rPr>
          <w:rFonts w:cs="Arial"/>
          <w:lang w:val="pl-PL"/>
        </w:rPr>
        <w:t>zasadami wiedzy technicznej</w:t>
      </w:r>
      <w:r>
        <w:rPr>
          <w:rFonts w:cs="Arial"/>
          <w:lang w:val="pl-PL"/>
        </w:rPr>
        <w:t xml:space="preserve"> </w:t>
      </w:r>
      <w:r w:rsidRPr="00A7510E">
        <w:rPr>
          <w:rFonts w:cs="Arial"/>
          <w:lang w:val="pl-PL"/>
        </w:rPr>
        <w:t>oraz</w:t>
      </w:r>
      <w:r>
        <w:rPr>
          <w:rFonts w:cs="Arial"/>
          <w:lang w:val="pl-PL"/>
        </w:rPr>
        <w:t xml:space="preserve"> z </w:t>
      </w:r>
      <w:r w:rsidRPr="00A7510E">
        <w:rPr>
          <w:rFonts w:cs="Arial"/>
          <w:lang w:val="pl-PL"/>
        </w:rPr>
        <w:t>uwzględnieniem rozwiązań</w:t>
      </w:r>
      <w:r>
        <w:rPr>
          <w:rFonts w:cs="Arial"/>
          <w:lang w:val="pl-PL"/>
        </w:rPr>
        <w:t>,</w:t>
      </w:r>
      <w:r w:rsidRPr="00A7510E">
        <w:rPr>
          <w:rFonts w:cs="Arial"/>
          <w:lang w:val="pl-PL"/>
        </w:rPr>
        <w:t xml:space="preserve"> dla których w</w:t>
      </w:r>
      <w:r>
        <w:rPr>
          <w:rFonts w:cs="Arial"/>
          <w:lang w:val="pl-PL"/>
        </w:rPr>
        <w:t>ystąpiono o odstępstwa.</w:t>
      </w: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</w:p>
    <w:p w:rsidR="00C814E3" w:rsidRPr="00F95F02" w:rsidRDefault="00C814E3" w:rsidP="00C814E3">
      <w:pPr>
        <w:spacing w:after="0" w:line="360" w:lineRule="auto"/>
        <w:jc w:val="center"/>
        <w:rPr>
          <w:rFonts w:cs="Arial"/>
          <w:lang w:val="pl-PL"/>
        </w:rPr>
      </w:pPr>
    </w:p>
    <w:p w:rsidR="00C814E3" w:rsidRPr="00F35F3E" w:rsidRDefault="00C814E3" w:rsidP="00C814E3">
      <w:pPr>
        <w:spacing w:after="0" w:line="360" w:lineRule="auto"/>
        <w:jc w:val="both"/>
        <w:rPr>
          <w:rFonts w:cs="Arial"/>
          <w:sz w:val="20"/>
          <w:highlight w:val="magenta"/>
          <w:lang w:val="pl-PL"/>
        </w:rPr>
      </w:pPr>
    </w:p>
    <w:tbl>
      <w:tblPr>
        <w:tblW w:w="446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985"/>
        <w:gridCol w:w="1689"/>
        <w:gridCol w:w="1762"/>
        <w:gridCol w:w="1978"/>
      </w:tblGrid>
      <w:tr w:rsidR="00DB523A" w:rsidRPr="003B5432" w:rsidTr="00DB523A">
        <w:tc>
          <w:tcPr>
            <w:tcW w:w="734" w:type="pct"/>
            <w:shd w:val="clear" w:color="auto" w:fill="auto"/>
            <w:vAlign w:val="center"/>
          </w:tcPr>
          <w:p w:rsidR="00DB523A" w:rsidRPr="003B5432" w:rsidRDefault="00DB523A" w:rsidP="004F2637">
            <w:pPr>
              <w:spacing w:after="120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Specjalność</w:t>
            </w:r>
          </w:p>
        </w:tc>
        <w:tc>
          <w:tcPr>
            <w:tcW w:w="1142" w:type="pct"/>
            <w:shd w:val="clear" w:color="auto" w:fill="auto"/>
            <w:vAlign w:val="center"/>
          </w:tcPr>
          <w:p w:rsidR="00DB523A" w:rsidRPr="00DB523A" w:rsidRDefault="00DB523A" w:rsidP="004F2637">
            <w:pPr>
              <w:spacing w:after="120"/>
              <w:jc w:val="center"/>
              <w:rPr>
                <w:rFonts w:cs="Arial"/>
                <w:b/>
                <w:sz w:val="18"/>
                <w:szCs w:val="18"/>
                <w:lang w:val="pl-PL"/>
              </w:rPr>
            </w:pPr>
            <w:r w:rsidRPr="00DB523A">
              <w:rPr>
                <w:rFonts w:cs="Arial"/>
                <w:b/>
                <w:sz w:val="18"/>
                <w:szCs w:val="18"/>
                <w:lang w:val="pl-PL"/>
              </w:rPr>
              <w:t>Projektant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DB523A" w:rsidRPr="003B5432" w:rsidRDefault="00DB523A" w:rsidP="004F2637">
            <w:pPr>
              <w:spacing w:after="120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Nr uprawnień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Pr="00DB523A" w:rsidRDefault="00DB523A" w:rsidP="004F2637">
            <w:pPr>
              <w:spacing w:after="120"/>
              <w:jc w:val="center"/>
              <w:rPr>
                <w:rFonts w:cs="Arial"/>
                <w:b/>
                <w:sz w:val="18"/>
                <w:szCs w:val="18"/>
                <w:lang w:val="pl-PL"/>
              </w:rPr>
            </w:pPr>
            <w:r w:rsidRPr="00DB523A">
              <w:rPr>
                <w:rFonts w:cs="Arial"/>
                <w:b/>
                <w:sz w:val="18"/>
                <w:szCs w:val="18"/>
                <w:lang w:val="pl-PL"/>
              </w:rPr>
              <w:t>Sprawdzający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DB523A" w:rsidRPr="003B5432" w:rsidRDefault="00DB523A" w:rsidP="004F2637">
            <w:pPr>
              <w:spacing w:after="120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Nr uprawnień</w:t>
            </w:r>
          </w:p>
        </w:tc>
      </w:tr>
      <w:tr w:rsidR="00DB523A" w:rsidRPr="00BB1285" w:rsidTr="00DB523A">
        <w:trPr>
          <w:trHeight w:val="450"/>
        </w:trPr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23A" w:rsidRPr="0013330E" w:rsidRDefault="00DB523A" w:rsidP="004F2637">
            <w:pPr>
              <w:spacing w:before="60" w:after="60" w:line="240" w:lineRule="auto"/>
              <w:rPr>
                <w:rFonts w:cs="Arial"/>
                <w:sz w:val="16"/>
                <w:szCs w:val="16"/>
                <w:highlight w:val="yellow"/>
              </w:rPr>
            </w:pPr>
            <w:r w:rsidRPr="0013330E">
              <w:rPr>
                <w:rFonts w:cs="Arial"/>
                <w:sz w:val="16"/>
                <w:szCs w:val="16"/>
                <w:lang w:val="pl-PL"/>
              </w:rPr>
              <w:t>Telekomunikacja</w:t>
            </w:r>
          </w:p>
        </w:tc>
        <w:tc>
          <w:tcPr>
            <w:tcW w:w="1142" w:type="pct"/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Edward Ambroziak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1258/98/U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Andrzej Zajączkowski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DB523A" w:rsidRPr="00B3317D" w:rsidRDefault="00DB523A" w:rsidP="005439F9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KBU1a-2126/1153/66</w:t>
            </w:r>
          </w:p>
        </w:tc>
      </w:tr>
      <w:tr w:rsidR="00DB523A" w:rsidRPr="00BB1285" w:rsidTr="00DB523A">
        <w:trPr>
          <w:trHeight w:val="450"/>
        </w:trPr>
        <w:tc>
          <w:tcPr>
            <w:tcW w:w="7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523A" w:rsidRPr="0013330E" w:rsidRDefault="00DB523A" w:rsidP="004F2637">
            <w:pPr>
              <w:spacing w:before="60" w:after="60" w:line="240" w:lineRule="auto"/>
              <w:rPr>
                <w:rFonts w:cs="Arial"/>
                <w:sz w:val="16"/>
                <w:szCs w:val="16"/>
                <w:lang w:val="pl-PL"/>
              </w:rPr>
            </w:pPr>
          </w:p>
        </w:tc>
        <w:tc>
          <w:tcPr>
            <w:tcW w:w="211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Podpis</w:t>
            </w:r>
          </w:p>
        </w:tc>
        <w:tc>
          <w:tcPr>
            <w:tcW w:w="2152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Podpis</w:t>
            </w:r>
          </w:p>
        </w:tc>
      </w:tr>
      <w:tr w:rsidR="00DB523A" w:rsidRPr="00BB1285" w:rsidTr="00DB523A">
        <w:trPr>
          <w:trHeight w:val="1134"/>
        </w:trPr>
        <w:tc>
          <w:tcPr>
            <w:tcW w:w="734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B523A" w:rsidRPr="0013330E" w:rsidRDefault="00DB523A" w:rsidP="004F2637">
            <w:pPr>
              <w:spacing w:before="60" w:after="60" w:line="240" w:lineRule="auto"/>
              <w:rPr>
                <w:rFonts w:cs="Arial"/>
                <w:sz w:val="16"/>
                <w:szCs w:val="16"/>
                <w:lang w:val="pl-PL"/>
              </w:rPr>
            </w:pPr>
          </w:p>
        </w:tc>
        <w:tc>
          <w:tcPr>
            <w:tcW w:w="211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3A" w:rsidRPr="003B5432" w:rsidRDefault="00DB523A" w:rsidP="00814432">
            <w:pPr>
              <w:spacing w:before="60" w:after="60" w:line="240" w:lineRule="auto"/>
              <w:rPr>
                <w:rFonts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2152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Pr="003B5432" w:rsidRDefault="00DB523A" w:rsidP="00814432">
            <w:pPr>
              <w:spacing w:before="60" w:after="60" w:line="240" w:lineRule="auto"/>
              <w:rPr>
                <w:rFonts w:cs="Arial"/>
                <w:b/>
                <w:sz w:val="16"/>
                <w:szCs w:val="16"/>
                <w:lang w:val="pl-PL"/>
              </w:rPr>
            </w:pPr>
          </w:p>
        </w:tc>
      </w:tr>
    </w:tbl>
    <w:p w:rsidR="00C814E3" w:rsidRDefault="00C814E3" w:rsidP="00C814E3">
      <w:pPr>
        <w:rPr>
          <w:b/>
          <w:sz w:val="28"/>
          <w:szCs w:val="28"/>
          <w:lang w:val="pl-PL"/>
        </w:rPr>
      </w:pPr>
    </w:p>
    <w:p w:rsidR="00C814E3" w:rsidRPr="005439F9" w:rsidRDefault="00C814E3" w:rsidP="005439F9"/>
    <w:p w:rsidR="00C814E3" w:rsidRPr="00AA73C3" w:rsidRDefault="00C814E3" w:rsidP="002D60CB">
      <w:pPr>
        <w:spacing w:after="720"/>
        <w:rPr>
          <w:lang w:val="pl-PL"/>
        </w:rPr>
      </w:pPr>
    </w:p>
    <w:sectPr w:rsidR="00C814E3" w:rsidRPr="00AA73C3" w:rsidSect="00A87BE3">
      <w:type w:val="continuous"/>
      <w:pgSz w:w="11907" w:h="16840" w:code="9"/>
      <w:pgMar w:top="1588" w:right="1077" w:bottom="1418" w:left="1304" w:header="822" w:footer="488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622" w:rsidRDefault="00FA2622">
      <w:r>
        <w:separator/>
      </w:r>
    </w:p>
  </w:endnote>
  <w:endnote w:type="continuationSeparator" w:id="0">
    <w:p w:rsidR="00FA2622" w:rsidRDefault="00FA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66" w:rsidRPr="00FB5E39" w:rsidRDefault="00EA4866" w:rsidP="00EA4866">
    <w:pPr>
      <w:pStyle w:val="Stopka"/>
      <w:tabs>
        <w:tab w:val="clear" w:pos="9497"/>
        <w:tab w:val="right" w:pos="9072"/>
      </w:tabs>
      <w:rPr>
        <w:rStyle w:val="Numerstrony"/>
        <w:rFonts w:cs="Arial"/>
      </w:rPr>
    </w:pPr>
    <w:r w:rsidRPr="00D566EB">
      <w:rPr>
        <w:rFonts w:cs="Arial"/>
        <w:b/>
        <w:spacing w:val="20"/>
        <w:lang w:val="pl-PL"/>
      </w:rPr>
      <w:t>KETEL</w:t>
    </w:r>
    <w:r w:rsidRPr="00D566EB">
      <w:rPr>
        <w:rFonts w:cs="Arial"/>
        <w:spacing w:val="20"/>
        <w:lang w:val="pl-PL"/>
      </w:rPr>
      <w:t xml:space="preserve"> Sp. z o. o. </w:t>
    </w:r>
    <w:r w:rsidRPr="00D566EB">
      <w:rPr>
        <w:rFonts w:cs="Arial"/>
        <w:spacing w:val="20"/>
        <w:lang w:val="pl-PL"/>
      </w:rPr>
      <w:tab/>
    </w:r>
    <w:r>
      <w:rPr>
        <w:rFonts w:cs="Arial"/>
        <w:spacing w:val="20"/>
        <w:lang w:val="pl-PL"/>
      </w:rPr>
      <w:t>Strona</w:t>
    </w:r>
    <w:r w:rsidRPr="00D566EB">
      <w:rPr>
        <w:rFonts w:cs="Arial"/>
        <w:spacing w:val="40"/>
        <w:lang w:val="pl-PL"/>
      </w:rPr>
      <w:t xml:space="preserve"> </w:t>
    </w:r>
    <w:r w:rsidR="00115A7E" w:rsidRPr="000B047B">
      <w:rPr>
        <w:rFonts w:cs="Arial"/>
        <w:spacing w:val="40"/>
      </w:rPr>
      <w:fldChar w:fldCharType="begin"/>
    </w:r>
    <w:r w:rsidRPr="000B047B">
      <w:rPr>
        <w:rFonts w:cs="Arial"/>
        <w:spacing w:val="40"/>
      </w:rPr>
      <w:instrText xml:space="preserve"> PAGE   \* MERGEFORMAT </w:instrText>
    </w:r>
    <w:r w:rsidR="00115A7E" w:rsidRPr="000B047B">
      <w:rPr>
        <w:rFonts w:cs="Arial"/>
        <w:spacing w:val="40"/>
      </w:rPr>
      <w:fldChar w:fldCharType="separate"/>
    </w:r>
    <w:r w:rsidR="00BF0133">
      <w:rPr>
        <w:rFonts w:cs="Arial"/>
        <w:noProof/>
        <w:spacing w:val="40"/>
      </w:rPr>
      <w:t>6</w:t>
    </w:r>
    <w:r w:rsidR="00115A7E" w:rsidRPr="000B047B">
      <w:rPr>
        <w:rFonts w:cs="Arial"/>
        <w:spacing w:val="40"/>
      </w:rPr>
      <w:fldChar w:fldCharType="end"/>
    </w:r>
  </w:p>
  <w:p w:rsidR="00EA4866" w:rsidRDefault="00EA4866" w:rsidP="00EA4866">
    <w:pPr>
      <w:pStyle w:val="Stopka"/>
    </w:pPr>
  </w:p>
  <w:p w:rsidR="00EA4866" w:rsidRPr="00CA47E0" w:rsidRDefault="00EA4866" w:rsidP="00EA4866">
    <w:pPr>
      <w:pStyle w:val="Pfad"/>
      <w:tabs>
        <w:tab w:val="right" w:pos="8931"/>
      </w:tabs>
      <w:jc w:val="right"/>
      <w:rPr>
        <w:rFonts w:cs="Arial"/>
        <w:lang w:val="en-US"/>
      </w:rPr>
    </w:pPr>
    <w:r w:rsidRPr="00FB5E39">
      <w:rPr>
        <w:rFonts w:cs="Arial"/>
        <w:sz w:val="20"/>
      </w:rPr>
      <w:sym w:font="Symbol" w:char="F0E3"/>
    </w:r>
    <w:r>
      <w:rPr>
        <w:rFonts w:cs="Arial"/>
        <w:sz w:val="18"/>
        <w:lang w:val="en-US"/>
      </w:rPr>
      <w:t>KETEL 201</w:t>
    </w:r>
    <w:r w:rsidR="00BA5FB2">
      <w:rPr>
        <w:rFonts w:cs="Arial"/>
        <w:sz w:val="18"/>
        <w:lang w:val="en-US"/>
      </w:rPr>
      <w:t>3</w:t>
    </w:r>
  </w:p>
  <w:p w:rsidR="005719D2" w:rsidRPr="00FB5E39" w:rsidRDefault="005719D2" w:rsidP="006C656B">
    <w:pPr>
      <w:pStyle w:val="Pfad"/>
      <w:tabs>
        <w:tab w:val="left" w:pos="4352"/>
        <w:tab w:val="right" w:pos="9072"/>
        <w:tab w:val="right" w:pos="9526"/>
      </w:tabs>
      <w:rPr>
        <w:rFonts w:cs="Arial"/>
        <w:sz w:val="16"/>
      </w:rPr>
    </w:pPr>
  </w:p>
  <w:p w:rsidR="005719D2" w:rsidRPr="00235FD5" w:rsidRDefault="005719D2" w:rsidP="006C656B">
    <w:pPr>
      <w:pStyle w:val="Pfad"/>
      <w:tabs>
        <w:tab w:val="right" w:pos="9072"/>
      </w:tabs>
      <w:rPr>
        <w:rFonts w:cs="Arial"/>
      </w:rPr>
    </w:pPr>
    <w:r w:rsidRPr="00235FD5">
      <w:rPr>
        <w:rFonts w:cs="Aria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D2" w:rsidRPr="00FB5E39" w:rsidRDefault="005719D2" w:rsidP="00056339">
    <w:pPr>
      <w:pStyle w:val="Stopka"/>
      <w:tabs>
        <w:tab w:val="clear" w:pos="9497"/>
        <w:tab w:val="right" w:pos="9498"/>
      </w:tabs>
      <w:rPr>
        <w:rStyle w:val="Numerstrony"/>
        <w:rFonts w:cs="Arial"/>
      </w:rPr>
    </w:pPr>
    <w:r w:rsidRPr="00817057">
      <w:rPr>
        <w:rFonts w:cs="Arial"/>
        <w:b/>
        <w:spacing w:val="20"/>
        <w:lang w:val="en-US"/>
      </w:rPr>
      <w:t xml:space="preserve">ILF </w:t>
    </w:r>
    <w:r w:rsidRPr="00817057">
      <w:rPr>
        <w:rFonts w:cs="Arial"/>
        <w:spacing w:val="20"/>
        <w:lang w:val="en-US"/>
      </w:rPr>
      <w:t xml:space="preserve">CONSULTING ENGINEERS </w:t>
    </w:r>
    <w:r w:rsidRPr="00CA47E0">
      <w:rPr>
        <w:rFonts w:cs="Arial"/>
        <w:spacing w:val="20"/>
        <w:lang w:val="en-US"/>
      </w:rPr>
      <w:t xml:space="preserve">Polska </w:t>
    </w:r>
    <w:r w:rsidRPr="00817057">
      <w:rPr>
        <w:rFonts w:cs="Arial"/>
        <w:spacing w:val="20"/>
        <w:lang w:val="en-US"/>
      </w:rPr>
      <w:t>Sp. z o. o.</w:t>
    </w:r>
    <w:r w:rsidRPr="00FB5E39">
      <w:rPr>
        <w:rFonts w:cs="Arial"/>
        <w:b/>
        <w:caps/>
        <w:spacing w:val="40"/>
      </w:rPr>
      <w:tab/>
    </w:r>
    <w:r w:rsidRPr="00E44E74">
      <w:rPr>
        <w:rFonts w:cs="Arial"/>
        <w:spacing w:val="20"/>
        <w:lang w:val="en-US"/>
      </w:rPr>
      <w:t>Strona</w:t>
    </w:r>
    <w:r w:rsidRPr="00FB5E39">
      <w:rPr>
        <w:rFonts w:cs="Arial"/>
        <w:spacing w:val="40"/>
      </w:rPr>
      <w:t xml:space="preserve"> </w:t>
    </w:r>
  </w:p>
  <w:p w:rsidR="005719D2" w:rsidRPr="00FB5E39" w:rsidRDefault="005719D2" w:rsidP="00056339">
    <w:pPr>
      <w:pStyle w:val="Pfad"/>
      <w:tabs>
        <w:tab w:val="left" w:pos="4352"/>
        <w:tab w:val="right" w:pos="9526"/>
      </w:tabs>
      <w:rPr>
        <w:rFonts w:cs="Arial"/>
        <w:sz w:val="16"/>
      </w:rPr>
    </w:pPr>
    <w:r w:rsidRPr="00FB5E39">
      <w:rPr>
        <w:rFonts w:cs="Arial"/>
        <w:sz w:val="18"/>
      </w:rPr>
      <w:tab/>
    </w:r>
    <w:r>
      <w:rPr>
        <w:rFonts w:cs="Arial"/>
        <w:sz w:val="18"/>
      </w:rPr>
      <w:tab/>
    </w:r>
  </w:p>
  <w:p w:rsidR="005719D2" w:rsidRPr="00235FD5" w:rsidRDefault="005719D2" w:rsidP="00056339">
    <w:pPr>
      <w:pStyle w:val="Pfad"/>
      <w:tabs>
        <w:tab w:val="right" w:pos="9498"/>
      </w:tabs>
      <w:rPr>
        <w:rFonts w:cs="Arial"/>
      </w:rPr>
    </w:pPr>
    <w:r w:rsidRPr="00235FD5">
      <w:rPr>
        <w:rFonts w:cs="Arial"/>
      </w:rPr>
      <w:tab/>
    </w:r>
    <w:r w:rsidRPr="00FB5E39">
      <w:rPr>
        <w:rFonts w:cs="Arial"/>
        <w:sz w:val="20"/>
      </w:rPr>
      <w:sym w:font="Symbol" w:char="F0E3"/>
    </w:r>
    <w:r w:rsidRPr="00235FD5">
      <w:rPr>
        <w:rFonts w:cs="Arial"/>
        <w:sz w:val="18"/>
      </w:rPr>
      <w:t xml:space="preserve"> ILF 2010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622" w:rsidRDefault="00FA2622">
      <w:pPr>
        <w:ind w:left="851"/>
      </w:pP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</w:p>
  </w:footnote>
  <w:footnote w:type="continuationSeparator" w:id="0">
    <w:p w:rsidR="00FA2622" w:rsidRDefault="00FA2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D2" w:rsidRPr="00C24B55" w:rsidRDefault="005719D2" w:rsidP="00C24B55">
    <w:pPr>
      <w:pStyle w:val="Nagwek"/>
      <w:tabs>
        <w:tab w:val="clear" w:pos="9072"/>
        <w:tab w:val="right" w:pos="9498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D2" w:rsidRPr="00330C06" w:rsidRDefault="00115A7E" w:rsidP="00056339">
    <w:pPr>
      <w:pStyle w:val="Nagwek"/>
      <w:tabs>
        <w:tab w:val="clear" w:pos="9072"/>
        <w:tab w:val="right" w:pos="9498"/>
      </w:tabs>
      <w:rPr>
        <w:b/>
        <w:lang w:val="pl-PL"/>
      </w:rPr>
    </w:pPr>
    <w:r>
      <w:fldChar w:fldCharType="begin"/>
    </w:r>
    <w:r w:rsidR="001C360C" w:rsidRPr="00DD6FE1">
      <w:rPr>
        <w:lang w:val="pl-PL"/>
      </w:rPr>
      <w:instrText xml:space="preserve"> STYLEREF  Projektname  \* MERGEFORMAT </w:instrText>
    </w:r>
    <w:r>
      <w:fldChar w:fldCharType="separate"/>
    </w:r>
    <w:r w:rsidR="001F371E">
      <w:rPr>
        <w:b/>
        <w:bCs/>
        <w:noProof/>
        <w:lang w:val="pl-PL"/>
      </w:rPr>
      <w:t>Błąd! W dokumencie nie ma tekstu o podanym stylu.</w:t>
    </w:r>
    <w:r>
      <w:rPr>
        <w:b/>
        <w:bCs/>
        <w:noProof/>
        <w:lang w:val="pl-PL"/>
      </w:rPr>
      <w:fldChar w:fldCharType="end"/>
    </w:r>
    <w:r w:rsidR="005719D2" w:rsidRPr="00330C06">
      <w:rPr>
        <w:b/>
        <w:lang w:val="pl-PL"/>
      </w:rPr>
      <w:tab/>
    </w:r>
    <w:r w:rsidR="005719D2" w:rsidRPr="00330C06">
      <w:rPr>
        <w:b/>
        <w:lang w:val="pl-PL"/>
      </w:rPr>
      <w:tab/>
    </w:r>
    <w:r>
      <w:rPr>
        <w:b/>
      </w:rPr>
      <w:fldChar w:fldCharType="begin"/>
    </w:r>
    <w:r w:rsidR="005719D2" w:rsidRPr="00330C06">
      <w:rPr>
        <w:b/>
        <w:lang w:val="pl-PL"/>
      </w:rPr>
      <w:instrText xml:space="preserve"> STYLEREF  Revisionszeile </w:instrText>
    </w:r>
    <w:r>
      <w:rPr>
        <w:b/>
      </w:rPr>
      <w:fldChar w:fldCharType="separate"/>
    </w:r>
    <w:r w:rsidR="001F371E">
      <w:rPr>
        <w:b/>
        <w:noProof/>
        <w:lang w:val="pl-PL"/>
      </w:rPr>
      <w:t>P-KET-E-C15-TEL-PCG-0001_R00</w:t>
    </w:r>
    <w:r>
      <w:rPr>
        <w:b/>
      </w:rPr>
      <w:fldChar w:fldCharType="end"/>
    </w:r>
  </w:p>
  <w:p w:rsidR="005719D2" w:rsidRPr="0093531F" w:rsidRDefault="00115A7E" w:rsidP="00056339">
    <w:pPr>
      <w:pStyle w:val="Nagwek"/>
      <w:tabs>
        <w:tab w:val="clear" w:pos="9072"/>
        <w:tab w:val="right" w:pos="9498"/>
      </w:tabs>
      <w:rPr>
        <w:lang w:val="pl-PL"/>
      </w:rPr>
    </w:pPr>
    <w:r>
      <w:fldChar w:fldCharType="begin"/>
    </w:r>
    <w:r w:rsidR="001C360C" w:rsidRPr="00DD6FE1">
      <w:rPr>
        <w:lang w:val="pl-PL"/>
      </w:rPr>
      <w:instrText xml:space="preserve"> STYLEREF  Tytul2  \* MERGEFORMAT </w:instrText>
    </w:r>
    <w:r>
      <w:fldChar w:fldCharType="separate"/>
    </w:r>
    <w:r w:rsidR="001F371E">
      <w:rPr>
        <w:b/>
        <w:bCs/>
        <w:noProof/>
        <w:lang w:val="pl-PL"/>
      </w:rPr>
      <w:t>Błąd! W dokumencie nie ma tekstu o podanym stylu.</w:t>
    </w:r>
    <w:r>
      <w:rPr>
        <w:b/>
        <w:bCs/>
        <w:noProof/>
        <w:lang w:val="pl-PL"/>
      </w:rPr>
      <w:fldChar w:fldCharType="end"/>
    </w:r>
    <w:r w:rsidR="005719D2" w:rsidRPr="0093531F">
      <w:rPr>
        <w:b/>
        <w:lang w:val="pl-PL"/>
      </w:rPr>
      <w:tab/>
    </w:r>
    <w:r w:rsidR="005719D2" w:rsidRPr="0093531F">
      <w:rPr>
        <w:b/>
        <w:lang w:val="pl-PL"/>
      </w:rPr>
      <w:tab/>
    </w:r>
    <w:r w:rsidRPr="00AC650A">
      <w:rPr>
        <w:b/>
      </w:rPr>
      <w:fldChar w:fldCharType="begin"/>
    </w:r>
    <w:r w:rsidR="005719D2" w:rsidRPr="0093531F">
      <w:rPr>
        <w:b/>
        <w:lang w:val="pl-PL"/>
      </w:rPr>
      <w:instrText xml:space="preserve"> STYLEREF  Tom </w:instrText>
    </w:r>
    <w:r w:rsidRPr="00AC650A">
      <w:rPr>
        <w:b/>
      </w:rPr>
      <w:fldChar w:fldCharType="separate"/>
    </w:r>
    <w:r w:rsidR="001F371E">
      <w:rPr>
        <w:bCs/>
        <w:noProof/>
        <w:lang w:val="pl-PL"/>
      </w:rPr>
      <w:t>Błąd! W dokumencie nie ma tekstu o podanym stylu.</w:t>
    </w:r>
    <w:r w:rsidRPr="00AC650A">
      <w:rPr>
        <w:b/>
      </w:rPr>
      <w:fldChar w:fldCharType="end"/>
    </w:r>
  </w:p>
  <w:p w:rsidR="005719D2" w:rsidRDefault="005719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34AC21A2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13619C3"/>
    <w:multiLevelType w:val="hybridMultilevel"/>
    <w:tmpl w:val="D2FED734"/>
    <w:lvl w:ilvl="0" w:tplc="887EE37C">
      <w:start w:val="1"/>
      <w:numFmt w:val="decimal"/>
      <w:pStyle w:val="N2"/>
      <w:lvlText w:val="%1.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C02AB"/>
    <w:multiLevelType w:val="hybridMultilevel"/>
    <w:tmpl w:val="0F78D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B390B"/>
    <w:multiLevelType w:val="hybridMultilevel"/>
    <w:tmpl w:val="9A34327E"/>
    <w:lvl w:ilvl="0" w:tplc="1D8853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A6405"/>
    <w:multiLevelType w:val="multilevel"/>
    <w:tmpl w:val="E2789D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80C65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B741737"/>
    <w:multiLevelType w:val="hybridMultilevel"/>
    <w:tmpl w:val="ACDAA0C8"/>
    <w:lvl w:ilvl="0" w:tplc="612ADDCA">
      <w:start w:val="1"/>
      <w:numFmt w:val="decimal"/>
      <w:pStyle w:val="N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8F6E09"/>
    <w:multiLevelType w:val="hybridMultilevel"/>
    <w:tmpl w:val="AB9ACCCC"/>
    <w:lvl w:ilvl="0" w:tplc="31ACE55C">
      <w:start w:val="1"/>
      <w:numFmt w:val="decimal"/>
      <w:pStyle w:val="N3"/>
      <w:lvlText w:val="%1.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4736E1"/>
    <w:multiLevelType w:val="hybridMultilevel"/>
    <w:tmpl w:val="82B86540"/>
    <w:lvl w:ilvl="0" w:tplc="B5C622EA">
      <w:start w:val="1"/>
      <w:numFmt w:val="decimal"/>
      <w:pStyle w:val="N1"/>
      <w:lvlText w:val="%1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AF7597"/>
    <w:multiLevelType w:val="hybridMultilevel"/>
    <w:tmpl w:val="2684D8E2"/>
    <w:lvl w:ilvl="0" w:tplc="1870F9D2">
      <w:start w:val="1"/>
      <w:numFmt w:val="lowerLetter"/>
      <w:pStyle w:val="B1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1E34A3"/>
    <w:multiLevelType w:val="hybridMultilevel"/>
    <w:tmpl w:val="F1B89ED0"/>
    <w:lvl w:ilvl="0" w:tplc="2116C1B8">
      <w:start w:val="1"/>
      <w:numFmt w:val="bullet"/>
      <w:pStyle w:val="P2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813AAF"/>
    <w:multiLevelType w:val="hybridMultilevel"/>
    <w:tmpl w:val="4C664A3E"/>
    <w:lvl w:ilvl="0" w:tplc="B824C8BC">
      <w:start w:val="1"/>
      <w:numFmt w:val="lowerLetter"/>
      <w:pStyle w:val="B3"/>
      <w:lvlText w:val="%1)"/>
      <w:lvlJc w:val="left"/>
      <w:pPr>
        <w:tabs>
          <w:tab w:val="num" w:pos="2268"/>
        </w:tabs>
        <w:ind w:left="2835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757A8D"/>
    <w:multiLevelType w:val="hybridMultilevel"/>
    <w:tmpl w:val="E9AC18D2"/>
    <w:lvl w:ilvl="0" w:tplc="8BA4A954">
      <w:start w:val="1"/>
      <w:numFmt w:val="bullet"/>
      <w:pStyle w:val="P1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2B63E15"/>
    <w:multiLevelType w:val="hybridMultilevel"/>
    <w:tmpl w:val="E1ECCB50"/>
    <w:lvl w:ilvl="0" w:tplc="670CC6DE">
      <w:start w:val="1"/>
      <w:numFmt w:val="bullet"/>
      <w:pStyle w:val="P3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74206B"/>
    <w:multiLevelType w:val="hybridMultilevel"/>
    <w:tmpl w:val="9F40CCB4"/>
    <w:lvl w:ilvl="0" w:tplc="94726856">
      <w:start w:val="1"/>
      <w:numFmt w:val="lowerLetter"/>
      <w:pStyle w:val="B2"/>
      <w:lvlText w:val="%1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2A4D7E"/>
    <w:multiLevelType w:val="hybridMultilevel"/>
    <w:tmpl w:val="15C20610"/>
    <w:lvl w:ilvl="0" w:tplc="F348947E">
      <w:start w:val="1"/>
      <w:numFmt w:val="lowerLetter"/>
      <w:pStyle w:val="B0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1D6B8A"/>
    <w:multiLevelType w:val="hybridMultilevel"/>
    <w:tmpl w:val="8F90FA5C"/>
    <w:lvl w:ilvl="0" w:tplc="D1B2376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E8778B"/>
    <w:multiLevelType w:val="hybridMultilevel"/>
    <w:tmpl w:val="D592DE0C"/>
    <w:lvl w:ilvl="0" w:tplc="213A3216">
      <w:start w:val="1"/>
      <w:numFmt w:val="bullet"/>
      <w:pStyle w:val="P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4"/>
  </w:num>
  <w:num w:numId="5">
    <w:abstractNumId w:val="11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1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  <w:num w:numId="15">
    <w:abstractNumId w:val="6"/>
  </w:num>
  <w:num w:numId="16">
    <w:abstractNumId w:val="6"/>
  </w:num>
  <w:num w:numId="17">
    <w:abstractNumId w:val="6"/>
  </w:num>
  <w:num w:numId="18">
    <w:abstractNumId w:val="3"/>
  </w:num>
  <w:num w:numId="19">
    <w:abstractNumId w:val="16"/>
  </w:num>
  <w:num w:numId="20">
    <w:abstractNumId w:val="6"/>
    <w:lvlOverride w:ilvl="0">
      <w:startOverride w:val="1"/>
    </w:lvlOverride>
  </w:num>
  <w:num w:numId="21">
    <w:abstractNumId w:val="6"/>
  </w:num>
  <w:num w:numId="22">
    <w:abstractNumId w:val="0"/>
  </w:num>
  <w:num w:numId="23">
    <w:abstractNumId w:val="2"/>
  </w:num>
  <w:num w:numId="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37D"/>
    <w:rsid w:val="00001964"/>
    <w:rsid w:val="00001A27"/>
    <w:rsid w:val="00001BB1"/>
    <w:rsid w:val="00004B7C"/>
    <w:rsid w:val="000075D3"/>
    <w:rsid w:val="00007AD7"/>
    <w:rsid w:val="00015D6A"/>
    <w:rsid w:val="00016275"/>
    <w:rsid w:val="000179B7"/>
    <w:rsid w:val="00020049"/>
    <w:rsid w:val="000212A1"/>
    <w:rsid w:val="00023FD3"/>
    <w:rsid w:val="00026E54"/>
    <w:rsid w:val="00030221"/>
    <w:rsid w:val="0003027A"/>
    <w:rsid w:val="00032011"/>
    <w:rsid w:val="000427E8"/>
    <w:rsid w:val="00043E14"/>
    <w:rsid w:val="0004513F"/>
    <w:rsid w:val="00047862"/>
    <w:rsid w:val="00050185"/>
    <w:rsid w:val="000502AA"/>
    <w:rsid w:val="000521ED"/>
    <w:rsid w:val="00052A34"/>
    <w:rsid w:val="000534FE"/>
    <w:rsid w:val="00054A8C"/>
    <w:rsid w:val="00056339"/>
    <w:rsid w:val="0005647F"/>
    <w:rsid w:val="00073C6C"/>
    <w:rsid w:val="000743B4"/>
    <w:rsid w:val="00075736"/>
    <w:rsid w:val="00075C26"/>
    <w:rsid w:val="00081F23"/>
    <w:rsid w:val="000848B5"/>
    <w:rsid w:val="0008513B"/>
    <w:rsid w:val="000851F4"/>
    <w:rsid w:val="00085A55"/>
    <w:rsid w:val="00085E27"/>
    <w:rsid w:val="000A5B79"/>
    <w:rsid w:val="000A67CE"/>
    <w:rsid w:val="000A7EC0"/>
    <w:rsid w:val="000B3559"/>
    <w:rsid w:val="000C4241"/>
    <w:rsid w:val="000C57F9"/>
    <w:rsid w:val="000C5B77"/>
    <w:rsid w:val="000C7801"/>
    <w:rsid w:val="000C7E85"/>
    <w:rsid w:val="000D07CE"/>
    <w:rsid w:val="000D0FED"/>
    <w:rsid w:val="000D25BC"/>
    <w:rsid w:val="000D29A3"/>
    <w:rsid w:val="000D2C0F"/>
    <w:rsid w:val="000D376C"/>
    <w:rsid w:val="000D406D"/>
    <w:rsid w:val="000D4FF5"/>
    <w:rsid w:val="000D6B9A"/>
    <w:rsid w:val="000D7592"/>
    <w:rsid w:val="000E09A5"/>
    <w:rsid w:val="000E1BF5"/>
    <w:rsid w:val="000E221F"/>
    <w:rsid w:val="000E5543"/>
    <w:rsid w:val="000F4ABC"/>
    <w:rsid w:val="000F5CBA"/>
    <w:rsid w:val="00100EE4"/>
    <w:rsid w:val="00105C11"/>
    <w:rsid w:val="0010607A"/>
    <w:rsid w:val="00110D0B"/>
    <w:rsid w:val="00113A19"/>
    <w:rsid w:val="00115A7E"/>
    <w:rsid w:val="001172C2"/>
    <w:rsid w:val="001208E1"/>
    <w:rsid w:val="00126C51"/>
    <w:rsid w:val="00135DC8"/>
    <w:rsid w:val="00135DE6"/>
    <w:rsid w:val="001361B7"/>
    <w:rsid w:val="001376D3"/>
    <w:rsid w:val="00141F43"/>
    <w:rsid w:val="00142075"/>
    <w:rsid w:val="001456EB"/>
    <w:rsid w:val="00147397"/>
    <w:rsid w:val="00154902"/>
    <w:rsid w:val="00156868"/>
    <w:rsid w:val="001576E0"/>
    <w:rsid w:val="00160AAA"/>
    <w:rsid w:val="00161AA7"/>
    <w:rsid w:val="00165A46"/>
    <w:rsid w:val="00170269"/>
    <w:rsid w:val="001718FC"/>
    <w:rsid w:val="00172C29"/>
    <w:rsid w:val="00174FCC"/>
    <w:rsid w:val="001756CC"/>
    <w:rsid w:val="00176EE7"/>
    <w:rsid w:val="00177337"/>
    <w:rsid w:val="00180CCF"/>
    <w:rsid w:val="00184070"/>
    <w:rsid w:val="00184071"/>
    <w:rsid w:val="00184429"/>
    <w:rsid w:val="001951F4"/>
    <w:rsid w:val="001A196C"/>
    <w:rsid w:val="001A1F14"/>
    <w:rsid w:val="001A3026"/>
    <w:rsid w:val="001B17D8"/>
    <w:rsid w:val="001B1914"/>
    <w:rsid w:val="001B2CBE"/>
    <w:rsid w:val="001B36F2"/>
    <w:rsid w:val="001B3D97"/>
    <w:rsid w:val="001B56CE"/>
    <w:rsid w:val="001B5C39"/>
    <w:rsid w:val="001C0B43"/>
    <w:rsid w:val="001C2A93"/>
    <w:rsid w:val="001C3442"/>
    <w:rsid w:val="001C360C"/>
    <w:rsid w:val="001C46F3"/>
    <w:rsid w:val="001C5A76"/>
    <w:rsid w:val="001C7B09"/>
    <w:rsid w:val="001D0D24"/>
    <w:rsid w:val="001D1131"/>
    <w:rsid w:val="001D36B1"/>
    <w:rsid w:val="001D78E3"/>
    <w:rsid w:val="001E01C1"/>
    <w:rsid w:val="001E0FA5"/>
    <w:rsid w:val="001E1D2D"/>
    <w:rsid w:val="001E3838"/>
    <w:rsid w:val="001E4C55"/>
    <w:rsid w:val="001F0183"/>
    <w:rsid w:val="001F04DD"/>
    <w:rsid w:val="001F100C"/>
    <w:rsid w:val="001F371E"/>
    <w:rsid w:val="001F5FC8"/>
    <w:rsid w:val="001F712A"/>
    <w:rsid w:val="001F72AF"/>
    <w:rsid w:val="00202920"/>
    <w:rsid w:val="002033BF"/>
    <w:rsid w:val="002056A6"/>
    <w:rsid w:val="00211720"/>
    <w:rsid w:val="00217783"/>
    <w:rsid w:val="00221EFA"/>
    <w:rsid w:val="00224003"/>
    <w:rsid w:val="00225059"/>
    <w:rsid w:val="002264FE"/>
    <w:rsid w:val="00227A06"/>
    <w:rsid w:val="002300E7"/>
    <w:rsid w:val="0023387E"/>
    <w:rsid w:val="00233C8E"/>
    <w:rsid w:val="00233F33"/>
    <w:rsid w:val="00235FD5"/>
    <w:rsid w:val="002405D3"/>
    <w:rsid w:val="00241D59"/>
    <w:rsid w:val="002444C1"/>
    <w:rsid w:val="00247374"/>
    <w:rsid w:val="0024758F"/>
    <w:rsid w:val="002501E2"/>
    <w:rsid w:val="002543B6"/>
    <w:rsid w:val="0025464C"/>
    <w:rsid w:val="0026234D"/>
    <w:rsid w:val="0026378C"/>
    <w:rsid w:val="0026620A"/>
    <w:rsid w:val="00266444"/>
    <w:rsid w:val="0026665D"/>
    <w:rsid w:val="00267404"/>
    <w:rsid w:val="00274469"/>
    <w:rsid w:val="002841A2"/>
    <w:rsid w:val="0028457F"/>
    <w:rsid w:val="00284E32"/>
    <w:rsid w:val="0028731D"/>
    <w:rsid w:val="00287527"/>
    <w:rsid w:val="00290B04"/>
    <w:rsid w:val="00291663"/>
    <w:rsid w:val="00291D54"/>
    <w:rsid w:val="00292BED"/>
    <w:rsid w:val="0029335C"/>
    <w:rsid w:val="002949B6"/>
    <w:rsid w:val="0029755D"/>
    <w:rsid w:val="002A0393"/>
    <w:rsid w:val="002A5345"/>
    <w:rsid w:val="002B1247"/>
    <w:rsid w:val="002B1827"/>
    <w:rsid w:val="002B31B9"/>
    <w:rsid w:val="002B40EB"/>
    <w:rsid w:val="002B6732"/>
    <w:rsid w:val="002C4CB3"/>
    <w:rsid w:val="002D60CB"/>
    <w:rsid w:val="002E3C8A"/>
    <w:rsid w:val="002F2ADA"/>
    <w:rsid w:val="002F511D"/>
    <w:rsid w:val="002F6247"/>
    <w:rsid w:val="002F6274"/>
    <w:rsid w:val="00300C79"/>
    <w:rsid w:val="0030171F"/>
    <w:rsid w:val="00301D24"/>
    <w:rsid w:val="00301D36"/>
    <w:rsid w:val="00304132"/>
    <w:rsid w:val="00304693"/>
    <w:rsid w:val="00304B8B"/>
    <w:rsid w:val="00304CD4"/>
    <w:rsid w:val="00306D16"/>
    <w:rsid w:val="00307E37"/>
    <w:rsid w:val="00311D90"/>
    <w:rsid w:val="00314665"/>
    <w:rsid w:val="00315B4D"/>
    <w:rsid w:val="00317CAD"/>
    <w:rsid w:val="00320228"/>
    <w:rsid w:val="003205C7"/>
    <w:rsid w:val="00320C7E"/>
    <w:rsid w:val="00321E45"/>
    <w:rsid w:val="00323725"/>
    <w:rsid w:val="00324873"/>
    <w:rsid w:val="00330C06"/>
    <w:rsid w:val="00331B91"/>
    <w:rsid w:val="00332063"/>
    <w:rsid w:val="0033309D"/>
    <w:rsid w:val="00334FB1"/>
    <w:rsid w:val="003354C5"/>
    <w:rsid w:val="0033698E"/>
    <w:rsid w:val="00341A0C"/>
    <w:rsid w:val="003437E0"/>
    <w:rsid w:val="003453E6"/>
    <w:rsid w:val="00346BD5"/>
    <w:rsid w:val="00346CCD"/>
    <w:rsid w:val="00347E3B"/>
    <w:rsid w:val="00352005"/>
    <w:rsid w:val="00352A1B"/>
    <w:rsid w:val="00355657"/>
    <w:rsid w:val="00356803"/>
    <w:rsid w:val="003571C5"/>
    <w:rsid w:val="003575B3"/>
    <w:rsid w:val="00360F1C"/>
    <w:rsid w:val="003614B6"/>
    <w:rsid w:val="0036154F"/>
    <w:rsid w:val="00363D51"/>
    <w:rsid w:val="00366855"/>
    <w:rsid w:val="003706FD"/>
    <w:rsid w:val="00372FAE"/>
    <w:rsid w:val="00375D63"/>
    <w:rsid w:val="003769FA"/>
    <w:rsid w:val="00376C16"/>
    <w:rsid w:val="0037764D"/>
    <w:rsid w:val="003778F3"/>
    <w:rsid w:val="00380123"/>
    <w:rsid w:val="00384428"/>
    <w:rsid w:val="0038666D"/>
    <w:rsid w:val="00387B75"/>
    <w:rsid w:val="003925DF"/>
    <w:rsid w:val="00393B85"/>
    <w:rsid w:val="00395619"/>
    <w:rsid w:val="00396091"/>
    <w:rsid w:val="003A1452"/>
    <w:rsid w:val="003A3049"/>
    <w:rsid w:val="003A3B55"/>
    <w:rsid w:val="003B5432"/>
    <w:rsid w:val="003C1D83"/>
    <w:rsid w:val="003C2D67"/>
    <w:rsid w:val="003D03DF"/>
    <w:rsid w:val="003D2522"/>
    <w:rsid w:val="003D55B3"/>
    <w:rsid w:val="003E16C4"/>
    <w:rsid w:val="003E2CAA"/>
    <w:rsid w:val="003E4069"/>
    <w:rsid w:val="003E4606"/>
    <w:rsid w:val="003E474D"/>
    <w:rsid w:val="003E5E86"/>
    <w:rsid w:val="003E64EA"/>
    <w:rsid w:val="003F587F"/>
    <w:rsid w:val="00403839"/>
    <w:rsid w:val="00404F3C"/>
    <w:rsid w:val="004064F6"/>
    <w:rsid w:val="00407F85"/>
    <w:rsid w:val="004121A3"/>
    <w:rsid w:val="00412ACF"/>
    <w:rsid w:val="00413CFF"/>
    <w:rsid w:val="00413E80"/>
    <w:rsid w:val="00414593"/>
    <w:rsid w:val="00414F7A"/>
    <w:rsid w:val="00415351"/>
    <w:rsid w:val="00415C1B"/>
    <w:rsid w:val="00436641"/>
    <w:rsid w:val="004403CE"/>
    <w:rsid w:val="00441320"/>
    <w:rsid w:val="0045103D"/>
    <w:rsid w:val="0045612D"/>
    <w:rsid w:val="00456903"/>
    <w:rsid w:val="0045781E"/>
    <w:rsid w:val="00461490"/>
    <w:rsid w:val="004735CD"/>
    <w:rsid w:val="00475D65"/>
    <w:rsid w:val="00480EAA"/>
    <w:rsid w:val="004875B5"/>
    <w:rsid w:val="0049295A"/>
    <w:rsid w:val="00493556"/>
    <w:rsid w:val="00493E99"/>
    <w:rsid w:val="00494CB0"/>
    <w:rsid w:val="0049502C"/>
    <w:rsid w:val="00495C1F"/>
    <w:rsid w:val="00496B6D"/>
    <w:rsid w:val="004974E7"/>
    <w:rsid w:val="00497960"/>
    <w:rsid w:val="004A1D53"/>
    <w:rsid w:val="004A4D8E"/>
    <w:rsid w:val="004A5828"/>
    <w:rsid w:val="004A5DE6"/>
    <w:rsid w:val="004A6FBF"/>
    <w:rsid w:val="004B28DA"/>
    <w:rsid w:val="004C0681"/>
    <w:rsid w:val="004C24EB"/>
    <w:rsid w:val="004C3D4B"/>
    <w:rsid w:val="004C5B2E"/>
    <w:rsid w:val="004C62CD"/>
    <w:rsid w:val="004D00F0"/>
    <w:rsid w:val="004D037D"/>
    <w:rsid w:val="004D0554"/>
    <w:rsid w:val="004D46A0"/>
    <w:rsid w:val="004D5103"/>
    <w:rsid w:val="004E0919"/>
    <w:rsid w:val="004E2CD3"/>
    <w:rsid w:val="004E46FC"/>
    <w:rsid w:val="004E4E17"/>
    <w:rsid w:val="004E7405"/>
    <w:rsid w:val="004F33B1"/>
    <w:rsid w:val="004F45BC"/>
    <w:rsid w:val="004F4E9A"/>
    <w:rsid w:val="004F5DBB"/>
    <w:rsid w:val="004F7A1B"/>
    <w:rsid w:val="004F7EEE"/>
    <w:rsid w:val="00500597"/>
    <w:rsid w:val="0050256E"/>
    <w:rsid w:val="00506BED"/>
    <w:rsid w:val="0051253C"/>
    <w:rsid w:val="00512BC9"/>
    <w:rsid w:val="00514158"/>
    <w:rsid w:val="00525969"/>
    <w:rsid w:val="00526A35"/>
    <w:rsid w:val="00536B5F"/>
    <w:rsid w:val="0053700F"/>
    <w:rsid w:val="0053754C"/>
    <w:rsid w:val="00537CD4"/>
    <w:rsid w:val="005431EE"/>
    <w:rsid w:val="00543595"/>
    <w:rsid w:val="005439F9"/>
    <w:rsid w:val="00545369"/>
    <w:rsid w:val="00554CC7"/>
    <w:rsid w:val="00562726"/>
    <w:rsid w:val="005633FB"/>
    <w:rsid w:val="00565A6F"/>
    <w:rsid w:val="00566163"/>
    <w:rsid w:val="00571072"/>
    <w:rsid w:val="005719D2"/>
    <w:rsid w:val="00575CBD"/>
    <w:rsid w:val="005761A4"/>
    <w:rsid w:val="0058109D"/>
    <w:rsid w:val="00583B9A"/>
    <w:rsid w:val="00583D79"/>
    <w:rsid w:val="005845FB"/>
    <w:rsid w:val="005848B8"/>
    <w:rsid w:val="00586CBB"/>
    <w:rsid w:val="00592577"/>
    <w:rsid w:val="005971DF"/>
    <w:rsid w:val="005A0D88"/>
    <w:rsid w:val="005A24FA"/>
    <w:rsid w:val="005A320E"/>
    <w:rsid w:val="005A5647"/>
    <w:rsid w:val="005B1267"/>
    <w:rsid w:val="005B5F59"/>
    <w:rsid w:val="005C146D"/>
    <w:rsid w:val="005C14B5"/>
    <w:rsid w:val="005C4CFA"/>
    <w:rsid w:val="005D0F99"/>
    <w:rsid w:val="005D160D"/>
    <w:rsid w:val="005D2A82"/>
    <w:rsid w:val="005D3D36"/>
    <w:rsid w:val="005D3D4C"/>
    <w:rsid w:val="005D7B57"/>
    <w:rsid w:val="005E19D8"/>
    <w:rsid w:val="005E3444"/>
    <w:rsid w:val="005E3F49"/>
    <w:rsid w:val="005E7937"/>
    <w:rsid w:val="005E7B6F"/>
    <w:rsid w:val="005F1425"/>
    <w:rsid w:val="005F2324"/>
    <w:rsid w:val="00601034"/>
    <w:rsid w:val="00601969"/>
    <w:rsid w:val="00611312"/>
    <w:rsid w:val="00615B65"/>
    <w:rsid w:val="00617AA1"/>
    <w:rsid w:val="006205C1"/>
    <w:rsid w:val="006211FA"/>
    <w:rsid w:val="006251E8"/>
    <w:rsid w:val="00631A86"/>
    <w:rsid w:val="006330A8"/>
    <w:rsid w:val="0063350C"/>
    <w:rsid w:val="0063795E"/>
    <w:rsid w:val="006442CC"/>
    <w:rsid w:val="00654938"/>
    <w:rsid w:val="006634A6"/>
    <w:rsid w:val="0066502A"/>
    <w:rsid w:val="00670B6E"/>
    <w:rsid w:val="0067599C"/>
    <w:rsid w:val="00676F42"/>
    <w:rsid w:val="00681B7F"/>
    <w:rsid w:val="0068335A"/>
    <w:rsid w:val="0068540D"/>
    <w:rsid w:val="006863AE"/>
    <w:rsid w:val="00686703"/>
    <w:rsid w:val="0069014A"/>
    <w:rsid w:val="006921E4"/>
    <w:rsid w:val="00693827"/>
    <w:rsid w:val="006963EB"/>
    <w:rsid w:val="006975A7"/>
    <w:rsid w:val="006A18B1"/>
    <w:rsid w:val="006A2371"/>
    <w:rsid w:val="006B1702"/>
    <w:rsid w:val="006B7F68"/>
    <w:rsid w:val="006C0074"/>
    <w:rsid w:val="006C2423"/>
    <w:rsid w:val="006C5A93"/>
    <w:rsid w:val="006C656B"/>
    <w:rsid w:val="006D50FB"/>
    <w:rsid w:val="006D52D5"/>
    <w:rsid w:val="006D5A2E"/>
    <w:rsid w:val="006D6620"/>
    <w:rsid w:val="006D72A9"/>
    <w:rsid w:val="006E0580"/>
    <w:rsid w:val="006E1762"/>
    <w:rsid w:val="006E25A7"/>
    <w:rsid w:val="006E673B"/>
    <w:rsid w:val="006F5B94"/>
    <w:rsid w:val="006F7E1D"/>
    <w:rsid w:val="007062C5"/>
    <w:rsid w:val="00711BA9"/>
    <w:rsid w:val="0071235C"/>
    <w:rsid w:val="007129E4"/>
    <w:rsid w:val="007139C1"/>
    <w:rsid w:val="00714476"/>
    <w:rsid w:val="00721497"/>
    <w:rsid w:val="007223C4"/>
    <w:rsid w:val="00725FC1"/>
    <w:rsid w:val="007330A1"/>
    <w:rsid w:val="00735338"/>
    <w:rsid w:val="007366E5"/>
    <w:rsid w:val="007409CC"/>
    <w:rsid w:val="0075239B"/>
    <w:rsid w:val="00752658"/>
    <w:rsid w:val="00754900"/>
    <w:rsid w:val="00756A73"/>
    <w:rsid w:val="00764D70"/>
    <w:rsid w:val="00765077"/>
    <w:rsid w:val="00766F44"/>
    <w:rsid w:val="00767829"/>
    <w:rsid w:val="0077368F"/>
    <w:rsid w:val="00780C5E"/>
    <w:rsid w:val="007850B3"/>
    <w:rsid w:val="00785C7C"/>
    <w:rsid w:val="00786349"/>
    <w:rsid w:val="007916B8"/>
    <w:rsid w:val="007936F4"/>
    <w:rsid w:val="007942BC"/>
    <w:rsid w:val="0079444C"/>
    <w:rsid w:val="00795487"/>
    <w:rsid w:val="007A0147"/>
    <w:rsid w:val="007A3B29"/>
    <w:rsid w:val="007A3F81"/>
    <w:rsid w:val="007A61E4"/>
    <w:rsid w:val="007A76BE"/>
    <w:rsid w:val="007B2EB2"/>
    <w:rsid w:val="007B5D5F"/>
    <w:rsid w:val="007B71AA"/>
    <w:rsid w:val="007C0A08"/>
    <w:rsid w:val="007C3219"/>
    <w:rsid w:val="007C4675"/>
    <w:rsid w:val="007C4F62"/>
    <w:rsid w:val="007C5531"/>
    <w:rsid w:val="007D4629"/>
    <w:rsid w:val="007E31CA"/>
    <w:rsid w:val="007E357C"/>
    <w:rsid w:val="007E57C8"/>
    <w:rsid w:val="00801046"/>
    <w:rsid w:val="008011A3"/>
    <w:rsid w:val="0081312E"/>
    <w:rsid w:val="0081724B"/>
    <w:rsid w:val="00820B57"/>
    <w:rsid w:val="00830FE0"/>
    <w:rsid w:val="00833609"/>
    <w:rsid w:val="00833DE2"/>
    <w:rsid w:val="00837B0C"/>
    <w:rsid w:val="00837D2F"/>
    <w:rsid w:val="00840782"/>
    <w:rsid w:val="00843EC5"/>
    <w:rsid w:val="00847C04"/>
    <w:rsid w:val="00847D9D"/>
    <w:rsid w:val="00852DA6"/>
    <w:rsid w:val="00853039"/>
    <w:rsid w:val="00855D42"/>
    <w:rsid w:val="00855FDB"/>
    <w:rsid w:val="00857881"/>
    <w:rsid w:val="00861B7F"/>
    <w:rsid w:val="0086428C"/>
    <w:rsid w:val="00867B44"/>
    <w:rsid w:val="008748A8"/>
    <w:rsid w:val="00874E99"/>
    <w:rsid w:val="00874EC6"/>
    <w:rsid w:val="00876D7A"/>
    <w:rsid w:val="00877262"/>
    <w:rsid w:val="0088186F"/>
    <w:rsid w:val="00884AC5"/>
    <w:rsid w:val="00886C2E"/>
    <w:rsid w:val="008A0931"/>
    <w:rsid w:val="008A3550"/>
    <w:rsid w:val="008A3B09"/>
    <w:rsid w:val="008A3C19"/>
    <w:rsid w:val="008B1BB8"/>
    <w:rsid w:val="008C00BA"/>
    <w:rsid w:val="008C0EDE"/>
    <w:rsid w:val="008C5B6D"/>
    <w:rsid w:val="008D0E7B"/>
    <w:rsid w:val="008D5434"/>
    <w:rsid w:val="008E21E1"/>
    <w:rsid w:val="008E2606"/>
    <w:rsid w:val="008F40EC"/>
    <w:rsid w:val="008F4637"/>
    <w:rsid w:val="008F4D71"/>
    <w:rsid w:val="008F5FF7"/>
    <w:rsid w:val="008F74EF"/>
    <w:rsid w:val="00902526"/>
    <w:rsid w:val="00903A4D"/>
    <w:rsid w:val="00904DAA"/>
    <w:rsid w:val="00906B2D"/>
    <w:rsid w:val="00907601"/>
    <w:rsid w:val="00910C64"/>
    <w:rsid w:val="00910FC2"/>
    <w:rsid w:val="009126EB"/>
    <w:rsid w:val="00914E32"/>
    <w:rsid w:val="00915460"/>
    <w:rsid w:val="00916588"/>
    <w:rsid w:val="009238E0"/>
    <w:rsid w:val="00924399"/>
    <w:rsid w:val="0093531F"/>
    <w:rsid w:val="009375C5"/>
    <w:rsid w:val="009402E1"/>
    <w:rsid w:val="00954D24"/>
    <w:rsid w:val="00954EBF"/>
    <w:rsid w:val="00955A9F"/>
    <w:rsid w:val="009567E7"/>
    <w:rsid w:val="00960C56"/>
    <w:rsid w:val="009619A9"/>
    <w:rsid w:val="0096279D"/>
    <w:rsid w:val="009638AE"/>
    <w:rsid w:val="00963963"/>
    <w:rsid w:val="009673E4"/>
    <w:rsid w:val="009842C2"/>
    <w:rsid w:val="00985473"/>
    <w:rsid w:val="00985836"/>
    <w:rsid w:val="0098624F"/>
    <w:rsid w:val="00990872"/>
    <w:rsid w:val="00990BB3"/>
    <w:rsid w:val="00993730"/>
    <w:rsid w:val="00993D3A"/>
    <w:rsid w:val="009A0434"/>
    <w:rsid w:val="009A2BA8"/>
    <w:rsid w:val="009A4FC2"/>
    <w:rsid w:val="009A517A"/>
    <w:rsid w:val="009A5F61"/>
    <w:rsid w:val="009B2C1D"/>
    <w:rsid w:val="009B38B0"/>
    <w:rsid w:val="009B4C89"/>
    <w:rsid w:val="009B6EEE"/>
    <w:rsid w:val="009B75C2"/>
    <w:rsid w:val="009C6E9C"/>
    <w:rsid w:val="009D5254"/>
    <w:rsid w:val="009D5A05"/>
    <w:rsid w:val="009D5F8D"/>
    <w:rsid w:val="009E1E72"/>
    <w:rsid w:val="009F016F"/>
    <w:rsid w:val="009F2076"/>
    <w:rsid w:val="009F6C74"/>
    <w:rsid w:val="00A002B3"/>
    <w:rsid w:val="00A00474"/>
    <w:rsid w:val="00A00636"/>
    <w:rsid w:val="00A0221F"/>
    <w:rsid w:val="00A02A8D"/>
    <w:rsid w:val="00A0769D"/>
    <w:rsid w:val="00A100B9"/>
    <w:rsid w:val="00A10EDD"/>
    <w:rsid w:val="00A115E4"/>
    <w:rsid w:val="00A123E4"/>
    <w:rsid w:val="00A16DBE"/>
    <w:rsid w:val="00A20151"/>
    <w:rsid w:val="00A227FC"/>
    <w:rsid w:val="00A24117"/>
    <w:rsid w:val="00A2580A"/>
    <w:rsid w:val="00A271C3"/>
    <w:rsid w:val="00A27718"/>
    <w:rsid w:val="00A30415"/>
    <w:rsid w:val="00A36939"/>
    <w:rsid w:val="00A42E0B"/>
    <w:rsid w:val="00A43F62"/>
    <w:rsid w:val="00A44206"/>
    <w:rsid w:val="00A47C4D"/>
    <w:rsid w:val="00A513BD"/>
    <w:rsid w:val="00A539C6"/>
    <w:rsid w:val="00A53E1A"/>
    <w:rsid w:val="00A55054"/>
    <w:rsid w:val="00A55953"/>
    <w:rsid w:val="00A55B1F"/>
    <w:rsid w:val="00A60ACC"/>
    <w:rsid w:val="00A61083"/>
    <w:rsid w:val="00A709E6"/>
    <w:rsid w:val="00A73065"/>
    <w:rsid w:val="00A76EA3"/>
    <w:rsid w:val="00A827DF"/>
    <w:rsid w:val="00A83624"/>
    <w:rsid w:val="00A8438D"/>
    <w:rsid w:val="00A87BE3"/>
    <w:rsid w:val="00A961A5"/>
    <w:rsid w:val="00A96B85"/>
    <w:rsid w:val="00AA4175"/>
    <w:rsid w:val="00AA6A4C"/>
    <w:rsid w:val="00AA73C3"/>
    <w:rsid w:val="00AB03AD"/>
    <w:rsid w:val="00AB0F30"/>
    <w:rsid w:val="00AB226F"/>
    <w:rsid w:val="00AB723B"/>
    <w:rsid w:val="00AB7331"/>
    <w:rsid w:val="00AB774A"/>
    <w:rsid w:val="00AC23D3"/>
    <w:rsid w:val="00AC3B07"/>
    <w:rsid w:val="00AC4313"/>
    <w:rsid w:val="00AC4FFA"/>
    <w:rsid w:val="00AC650A"/>
    <w:rsid w:val="00AC70EF"/>
    <w:rsid w:val="00AD24A6"/>
    <w:rsid w:val="00AD3D53"/>
    <w:rsid w:val="00AD5DC4"/>
    <w:rsid w:val="00AD6409"/>
    <w:rsid w:val="00AD7074"/>
    <w:rsid w:val="00AE4861"/>
    <w:rsid w:val="00AE588E"/>
    <w:rsid w:val="00AE632E"/>
    <w:rsid w:val="00AF40DD"/>
    <w:rsid w:val="00AF7720"/>
    <w:rsid w:val="00B0549C"/>
    <w:rsid w:val="00B056F7"/>
    <w:rsid w:val="00B10809"/>
    <w:rsid w:val="00B11B0B"/>
    <w:rsid w:val="00B137E1"/>
    <w:rsid w:val="00B164B8"/>
    <w:rsid w:val="00B164D6"/>
    <w:rsid w:val="00B2196C"/>
    <w:rsid w:val="00B312D5"/>
    <w:rsid w:val="00B3317D"/>
    <w:rsid w:val="00B358C6"/>
    <w:rsid w:val="00B417D4"/>
    <w:rsid w:val="00B4243C"/>
    <w:rsid w:val="00B6033E"/>
    <w:rsid w:val="00B6364E"/>
    <w:rsid w:val="00B658C9"/>
    <w:rsid w:val="00B717E9"/>
    <w:rsid w:val="00B8585B"/>
    <w:rsid w:val="00BA2894"/>
    <w:rsid w:val="00BA2F59"/>
    <w:rsid w:val="00BA5FB2"/>
    <w:rsid w:val="00BB01EC"/>
    <w:rsid w:val="00BB0D02"/>
    <w:rsid w:val="00BB32B5"/>
    <w:rsid w:val="00BB55DD"/>
    <w:rsid w:val="00BC2DE6"/>
    <w:rsid w:val="00BC51E8"/>
    <w:rsid w:val="00BD0B12"/>
    <w:rsid w:val="00BD1D8B"/>
    <w:rsid w:val="00BD30FC"/>
    <w:rsid w:val="00BE165C"/>
    <w:rsid w:val="00BE2EF7"/>
    <w:rsid w:val="00BE31CB"/>
    <w:rsid w:val="00BE5579"/>
    <w:rsid w:val="00BE6459"/>
    <w:rsid w:val="00BE7F6C"/>
    <w:rsid w:val="00BF0133"/>
    <w:rsid w:val="00BF3BDB"/>
    <w:rsid w:val="00BF4AF6"/>
    <w:rsid w:val="00BF6032"/>
    <w:rsid w:val="00BF633D"/>
    <w:rsid w:val="00C01A84"/>
    <w:rsid w:val="00C05EDE"/>
    <w:rsid w:val="00C10614"/>
    <w:rsid w:val="00C11208"/>
    <w:rsid w:val="00C11CD6"/>
    <w:rsid w:val="00C14C01"/>
    <w:rsid w:val="00C17FD8"/>
    <w:rsid w:val="00C24262"/>
    <w:rsid w:val="00C24B55"/>
    <w:rsid w:val="00C259A5"/>
    <w:rsid w:val="00C260FD"/>
    <w:rsid w:val="00C30DBD"/>
    <w:rsid w:val="00C30DE1"/>
    <w:rsid w:val="00C31437"/>
    <w:rsid w:val="00C36261"/>
    <w:rsid w:val="00C37F46"/>
    <w:rsid w:val="00C45713"/>
    <w:rsid w:val="00C47A8E"/>
    <w:rsid w:val="00C47DC1"/>
    <w:rsid w:val="00C508EB"/>
    <w:rsid w:val="00C50E8B"/>
    <w:rsid w:val="00C56A4B"/>
    <w:rsid w:val="00C63D3E"/>
    <w:rsid w:val="00C67377"/>
    <w:rsid w:val="00C71F52"/>
    <w:rsid w:val="00C7266F"/>
    <w:rsid w:val="00C747EC"/>
    <w:rsid w:val="00C805F2"/>
    <w:rsid w:val="00C814E3"/>
    <w:rsid w:val="00C82738"/>
    <w:rsid w:val="00C8293E"/>
    <w:rsid w:val="00C82AE9"/>
    <w:rsid w:val="00C86917"/>
    <w:rsid w:val="00C8784F"/>
    <w:rsid w:val="00C92546"/>
    <w:rsid w:val="00C92638"/>
    <w:rsid w:val="00CA01B1"/>
    <w:rsid w:val="00CA2619"/>
    <w:rsid w:val="00CA2D24"/>
    <w:rsid w:val="00CA47E0"/>
    <w:rsid w:val="00CB01DF"/>
    <w:rsid w:val="00CB10BD"/>
    <w:rsid w:val="00CB4954"/>
    <w:rsid w:val="00CB4F54"/>
    <w:rsid w:val="00CB4FA3"/>
    <w:rsid w:val="00CC0585"/>
    <w:rsid w:val="00CC18D6"/>
    <w:rsid w:val="00CC76C3"/>
    <w:rsid w:val="00CD02BC"/>
    <w:rsid w:val="00CD0648"/>
    <w:rsid w:val="00CD1429"/>
    <w:rsid w:val="00CD1711"/>
    <w:rsid w:val="00CD2050"/>
    <w:rsid w:val="00CD3515"/>
    <w:rsid w:val="00CE0798"/>
    <w:rsid w:val="00CE0A80"/>
    <w:rsid w:val="00CE0BA3"/>
    <w:rsid w:val="00CE2C82"/>
    <w:rsid w:val="00CE3514"/>
    <w:rsid w:val="00CE47EB"/>
    <w:rsid w:val="00CE5C2A"/>
    <w:rsid w:val="00CF04EB"/>
    <w:rsid w:val="00CF1630"/>
    <w:rsid w:val="00CF41C3"/>
    <w:rsid w:val="00CF6563"/>
    <w:rsid w:val="00CF658D"/>
    <w:rsid w:val="00D01485"/>
    <w:rsid w:val="00D03B44"/>
    <w:rsid w:val="00D06003"/>
    <w:rsid w:val="00D1084D"/>
    <w:rsid w:val="00D13C11"/>
    <w:rsid w:val="00D179C8"/>
    <w:rsid w:val="00D25686"/>
    <w:rsid w:val="00D27CD9"/>
    <w:rsid w:val="00D27FC0"/>
    <w:rsid w:val="00D32531"/>
    <w:rsid w:val="00D33424"/>
    <w:rsid w:val="00D3459F"/>
    <w:rsid w:val="00D34BF1"/>
    <w:rsid w:val="00D37422"/>
    <w:rsid w:val="00D42427"/>
    <w:rsid w:val="00D450B9"/>
    <w:rsid w:val="00D468E1"/>
    <w:rsid w:val="00D50146"/>
    <w:rsid w:val="00D51D91"/>
    <w:rsid w:val="00D5730B"/>
    <w:rsid w:val="00D63955"/>
    <w:rsid w:val="00D6410D"/>
    <w:rsid w:val="00D658A4"/>
    <w:rsid w:val="00D669BC"/>
    <w:rsid w:val="00D67989"/>
    <w:rsid w:val="00D705F3"/>
    <w:rsid w:val="00D70E7D"/>
    <w:rsid w:val="00D71421"/>
    <w:rsid w:val="00D74D99"/>
    <w:rsid w:val="00D80533"/>
    <w:rsid w:val="00D83DBA"/>
    <w:rsid w:val="00D868C4"/>
    <w:rsid w:val="00D86C5F"/>
    <w:rsid w:val="00D87225"/>
    <w:rsid w:val="00D87E67"/>
    <w:rsid w:val="00D92CEB"/>
    <w:rsid w:val="00D93FC1"/>
    <w:rsid w:val="00D941FC"/>
    <w:rsid w:val="00D95FF5"/>
    <w:rsid w:val="00DA2777"/>
    <w:rsid w:val="00DA2CC4"/>
    <w:rsid w:val="00DA6342"/>
    <w:rsid w:val="00DB523A"/>
    <w:rsid w:val="00DB5ABA"/>
    <w:rsid w:val="00DB5CAA"/>
    <w:rsid w:val="00DB6371"/>
    <w:rsid w:val="00DB6847"/>
    <w:rsid w:val="00DB6B96"/>
    <w:rsid w:val="00DB775E"/>
    <w:rsid w:val="00DC2DB4"/>
    <w:rsid w:val="00DD063D"/>
    <w:rsid w:val="00DD13F0"/>
    <w:rsid w:val="00DD1C41"/>
    <w:rsid w:val="00DD1D28"/>
    <w:rsid w:val="00DD6FE1"/>
    <w:rsid w:val="00DE5637"/>
    <w:rsid w:val="00DF046D"/>
    <w:rsid w:val="00DF2F54"/>
    <w:rsid w:val="00DF48A6"/>
    <w:rsid w:val="00DF7B7D"/>
    <w:rsid w:val="00DF7C24"/>
    <w:rsid w:val="00DF7E08"/>
    <w:rsid w:val="00E00E36"/>
    <w:rsid w:val="00E02C14"/>
    <w:rsid w:val="00E0305E"/>
    <w:rsid w:val="00E1073B"/>
    <w:rsid w:val="00E1219E"/>
    <w:rsid w:val="00E209D0"/>
    <w:rsid w:val="00E21C8B"/>
    <w:rsid w:val="00E22843"/>
    <w:rsid w:val="00E2352C"/>
    <w:rsid w:val="00E251E1"/>
    <w:rsid w:val="00E256EA"/>
    <w:rsid w:val="00E322B5"/>
    <w:rsid w:val="00E32F27"/>
    <w:rsid w:val="00E3642B"/>
    <w:rsid w:val="00E405F3"/>
    <w:rsid w:val="00E40B6D"/>
    <w:rsid w:val="00E40F3E"/>
    <w:rsid w:val="00E44E74"/>
    <w:rsid w:val="00E45019"/>
    <w:rsid w:val="00E455CF"/>
    <w:rsid w:val="00E45ED0"/>
    <w:rsid w:val="00E47017"/>
    <w:rsid w:val="00E502FC"/>
    <w:rsid w:val="00E52A3B"/>
    <w:rsid w:val="00E54A3E"/>
    <w:rsid w:val="00E54FB0"/>
    <w:rsid w:val="00E5790A"/>
    <w:rsid w:val="00E601B2"/>
    <w:rsid w:val="00E712E1"/>
    <w:rsid w:val="00E72D67"/>
    <w:rsid w:val="00E81AE8"/>
    <w:rsid w:val="00E84829"/>
    <w:rsid w:val="00E8486C"/>
    <w:rsid w:val="00E90E8B"/>
    <w:rsid w:val="00E90F77"/>
    <w:rsid w:val="00E92B50"/>
    <w:rsid w:val="00E92F3E"/>
    <w:rsid w:val="00E95D1F"/>
    <w:rsid w:val="00EA18F5"/>
    <w:rsid w:val="00EA2CB5"/>
    <w:rsid w:val="00EA432C"/>
    <w:rsid w:val="00EA4866"/>
    <w:rsid w:val="00EA6196"/>
    <w:rsid w:val="00EB7AA7"/>
    <w:rsid w:val="00EC0BD8"/>
    <w:rsid w:val="00EC116C"/>
    <w:rsid w:val="00EC24F6"/>
    <w:rsid w:val="00EC5F4D"/>
    <w:rsid w:val="00ED237F"/>
    <w:rsid w:val="00ED2784"/>
    <w:rsid w:val="00ED4F8D"/>
    <w:rsid w:val="00ED6C47"/>
    <w:rsid w:val="00ED7E65"/>
    <w:rsid w:val="00EE0DCB"/>
    <w:rsid w:val="00EE3D18"/>
    <w:rsid w:val="00EE3D99"/>
    <w:rsid w:val="00EE7559"/>
    <w:rsid w:val="00EF1077"/>
    <w:rsid w:val="00EF36B8"/>
    <w:rsid w:val="00F01B50"/>
    <w:rsid w:val="00F02AD2"/>
    <w:rsid w:val="00F03912"/>
    <w:rsid w:val="00F06091"/>
    <w:rsid w:val="00F076D0"/>
    <w:rsid w:val="00F113B6"/>
    <w:rsid w:val="00F14AC5"/>
    <w:rsid w:val="00F163B9"/>
    <w:rsid w:val="00F17A98"/>
    <w:rsid w:val="00F21A49"/>
    <w:rsid w:val="00F23FFB"/>
    <w:rsid w:val="00F24E20"/>
    <w:rsid w:val="00F27DD2"/>
    <w:rsid w:val="00F27F2E"/>
    <w:rsid w:val="00F30DAE"/>
    <w:rsid w:val="00F355DF"/>
    <w:rsid w:val="00F37308"/>
    <w:rsid w:val="00F37AD6"/>
    <w:rsid w:val="00F40E51"/>
    <w:rsid w:val="00F42123"/>
    <w:rsid w:val="00F446FA"/>
    <w:rsid w:val="00F45275"/>
    <w:rsid w:val="00F45884"/>
    <w:rsid w:val="00F46E9D"/>
    <w:rsid w:val="00F46F1F"/>
    <w:rsid w:val="00F47953"/>
    <w:rsid w:val="00F511CF"/>
    <w:rsid w:val="00F51BBA"/>
    <w:rsid w:val="00F51CC4"/>
    <w:rsid w:val="00F522F9"/>
    <w:rsid w:val="00F561A2"/>
    <w:rsid w:val="00F6574E"/>
    <w:rsid w:val="00F65A2A"/>
    <w:rsid w:val="00F67104"/>
    <w:rsid w:val="00F7171F"/>
    <w:rsid w:val="00F75B6B"/>
    <w:rsid w:val="00F76F3B"/>
    <w:rsid w:val="00F8561A"/>
    <w:rsid w:val="00F934CC"/>
    <w:rsid w:val="00F94370"/>
    <w:rsid w:val="00F94AB3"/>
    <w:rsid w:val="00FA04C1"/>
    <w:rsid w:val="00FA2622"/>
    <w:rsid w:val="00FA2808"/>
    <w:rsid w:val="00FA5BE0"/>
    <w:rsid w:val="00FA5E22"/>
    <w:rsid w:val="00FB3BC2"/>
    <w:rsid w:val="00FB5897"/>
    <w:rsid w:val="00FB5E39"/>
    <w:rsid w:val="00FC1218"/>
    <w:rsid w:val="00FC3E76"/>
    <w:rsid w:val="00FC6AE1"/>
    <w:rsid w:val="00FC76A5"/>
    <w:rsid w:val="00FD07DA"/>
    <w:rsid w:val="00FD3478"/>
    <w:rsid w:val="00FD3C42"/>
    <w:rsid w:val="00FE15B1"/>
    <w:rsid w:val="00FE302A"/>
    <w:rsid w:val="00FE33B5"/>
    <w:rsid w:val="00FE49F5"/>
    <w:rsid w:val="00FE502F"/>
    <w:rsid w:val="00FE5A4A"/>
    <w:rsid w:val="00FE63CF"/>
    <w:rsid w:val="00FE7F1C"/>
    <w:rsid w:val="00FF0CF4"/>
    <w:rsid w:val="00FF38D5"/>
    <w:rsid w:val="00FF3E5F"/>
    <w:rsid w:val="00FF4ADE"/>
    <w:rsid w:val="00FF609F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45884"/>
    <w:pPr>
      <w:spacing w:after="160" w:line="320" w:lineRule="atLeast"/>
    </w:pPr>
    <w:rPr>
      <w:rFonts w:ascii="Arial" w:hAnsi="Arial"/>
      <w:sz w:val="22"/>
      <w:lang w:val="en-GB" w:eastAsia="de-DE"/>
    </w:rPr>
  </w:style>
  <w:style w:type="paragraph" w:styleId="Nagwek1">
    <w:name w:val="heading 1"/>
    <w:basedOn w:val="ILF-Standard"/>
    <w:next w:val="E1"/>
    <w:qFormat/>
    <w:rsid w:val="009B2C1D"/>
    <w:pPr>
      <w:keepNext/>
      <w:numPr>
        <w:numId w:val="1"/>
      </w:numPr>
      <w:spacing w:before="600" w:after="360" w:line="320" w:lineRule="atLeast"/>
      <w:outlineLvl w:val="0"/>
    </w:pPr>
    <w:rPr>
      <w:b/>
      <w:caps/>
      <w:kern w:val="28"/>
    </w:rPr>
  </w:style>
  <w:style w:type="paragraph" w:styleId="Nagwek2">
    <w:name w:val="heading 2"/>
    <w:basedOn w:val="ILF-Standard"/>
    <w:next w:val="E1"/>
    <w:qFormat/>
    <w:rsid w:val="009B2C1D"/>
    <w:pPr>
      <w:keepNext/>
      <w:numPr>
        <w:ilvl w:val="1"/>
        <w:numId w:val="1"/>
      </w:numPr>
      <w:spacing w:before="360" w:after="320" w:line="320" w:lineRule="atLeast"/>
      <w:outlineLvl w:val="1"/>
    </w:pPr>
    <w:rPr>
      <w:b/>
    </w:rPr>
  </w:style>
  <w:style w:type="paragraph" w:styleId="Nagwek3">
    <w:name w:val="heading 3"/>
    <w:basedOn w:val="ILF-Standard"/>
    <w:next w:val="E1"/>
    <w:qFormat/>
    <w:rsid w:val="00EE3D99"/>
    <w:pPr>
      <w:keepNext/>
      <w:numPr>
        <w:ilvl w:val="2"/>
        <w:numId w:val="1"/>
      </w:numPr>
      <w:spacing w:before="360" w:after="160" w:line="320" w:lineRule="atLeast"/>
      <w:jc w:val="both"/>
      <w:outlineLvl w:val="2"/>
    </w:pPr>
  </w:style>
  <w:style w:type="paragraph" w:styleId="Nagwek4">
    <w:name w:val="heading 4"/>
    <w:basedOn w:val="ILF-Standard"/>
    <w:next w:val="E1"/>
    <w:qFormat/>
    <w:rsid w:val="005E3444"/>
    <w:pPr>
      <w:keepNext/>
      <w:numPr>
        <w:ilvl w:val="3"/>
        <w:numId w:val="1"/>
      </w:numPr>
      <w:spacing w:before="240" w:after="160" w:line="320" w:lineRule="atLeast"/>
      <w:jc w:val="both"/>
      <w:outlineLvl w:val="3"/>
    </w:pPr>
    <w:rPr>
      <w:b/>
      <w:i/>
      <w:sz w:val="20"/>
    </w:rPr>
  </w:style>
  <w:style w:type="paragraph" w:styleId="Nagwek5">
    <w:name w:val="heading 5"/>
    <w:basedOn w:val="Normalny"/>
    <w:next w:val="E1"/>
    <w:qFormat/>
    <w:rsid w:val="009B2C1D"/>
    <w:pPr>
      <w:numPr>
        <w:ilvl w:val="4"/>
        <w:numId w:val="1"/>
      </w:numPr>
      <w:spacing w:before="360"/>
      <w:outlineLvl w:val="4"/>
    </w:pPr>
    <w:rPr>
      <w:i/>
      <w:sz w:val="20"/>
    </w:rPr>
  </w:style>
  <w:style w:type="paragraph" w:styleId="Nagwek6">
    <w:name w:val="heading 6"/>
    <w:basedOn w:val="Normalny"/>
    <w:next w:val="Normalny"/>
    <w:qFormat/>
    <w:rsid w:val="005E3F4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gwek7">
    <w:name w:val="heading 7"/>
    <w:basedOn w:val="Normalny"/>
    <w:next w:val="Normalny"/>
    <w:qFormat/>
    <w:rsid w:val="005E3F49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5E3F49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5E3F4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2"/>
    <w:basedOn w:val="Podstawowy"/>
    <w:rsid w:val="0086428C"/>
    <w:pPr>
      <w:tabs>
        <w:tab w:val="left" w:pos="-1701"/>
      </w:tabs>
      <w:spacing w:before="60" w:after="120"/>
      <w:jc w:val="center"/>
    </w:pPr>
    <w:rPr>
      <w:rFonts w:cs="Arial"/>
      <w:b/>
      <w:caps/>
      <w:sz w:val="24"/>
    </w:rPr>
  </w:style>
  <w:style w:type="paragraph" w:customStyle="1" w:styleId="E0">
    <w:name w:val="E0"/>
    <w:basedOn w:val="ILF-Standard"/>
    <w:rsid w:val="0071235C"/>
    <w:pPr>
      <w:spacing w:after="160" w:line="320" w:lineRule="atLeast"/>
      <w:jc w:val="both"/>
    </w:pPr>
    <w:rPr>
      <w:caps/>
    </w:rPr>
  </w:style>
  <w:style w:type="paragraph" w:customStyle="1" w:styleId="N0">
    <w:name w:val="N0"/>
    <w:basedOn w:val="ILF-Standard"/>
    <w:rsid w:val="005E3F49"/>
    <w:pPr>
      <w:numPr>
        <w:numId w:val="6"/>
      </w:numPr>
      <w:spacing w:line="320" w:lineRule="atLeast"/>
      <w:jc w:val="both"/>
    </w:pPr>
  </w:style>
  <w:style w:type="paragraph" w:customStyle="1" w:styleId="B0">
    <w:name w:val="B0"/>
    <w:basedOn w:val="ILF-Standard"/>
    <w:rsid w:val="00F65A2A"/>
    <w:pPr>
      <w:numPr>
        <w:numId w:val="2"/>
      </w:numPr>
      <w:tabs>
        <w:tab w:val="clear" w:pos="567"/>
        <w:tab w:val="num" w:pos="851"/>
      </w:tabs>
      <w:spacing w:line="320" w:lineRule="atLeast"/>
      <w:ind w:left="851" w:hanging="851"/>
      <w:jc w:val="both"/>
    </w:pPr>
  </w:style>
  <w:style w:type="paragraph" w:customStyle="1" w:styleId="P0">
    <w:name w:val="P0"/>
    <w:basedOn w:val="ILF-Standard"/>
    <w:rsid w:val="005845FB"/>
    <w:pPr>
      <w:numPr>
        <w:numId w:val="10"/>
      </w:numPr>
      <w:tabs>
        <w:tab w:val="clear" w:pos="567"/>
      </w:tabs>
      <w:spacing w:line="320" w:lineRule="atLeast"/>
      <w:jc w:val="both"/>
    </w:pPr>
  </w:style>
  <w:style w:type="character" w:styleId="Odwoaniedokomentarza">
    <w:name w:val="annotation reference"/>
    <w:basedOn w:val="Domylnaczcionkaakapitu"/>
    <w:semiHidden/>
    <w:rsid w:val="005E3F49"/>
    <w:rPr>
      <w:sz w:val="16"/>
    </w:rPr>
  </w:style>
  <w:style w:type="character" w:styleId="Numerstrony">
    <w:name w:val="page number"/>
    <w:basedOn w:val="Domylnaczcionkaakapitu"/>
    <w:rsid w:val="009B2C1D"/>
    <w:rPr>
      <w:rFonts w:ascii="Arial" w:hAnsi="Arial"/>
      <w:sz w:val="18"/>
    </w:rPr>
  </w:style>
  <w:style w:type="paragraph" w:customStyle="1" w:styleId="N1">
    <w:name w:val="N1"/>
    <w:basedOn w:val="ILF-Standard"/>
    <w:rsid w:val="00EE3D99"/>
    <w:pPr>
      <w:numPr>
        <w:numId w:val="7"/>
      </w:numPr>
      <w:tabs>
        <w:tab w:val="clear" w:pos="1418"/>
      </w:tabs>
      <w:spacing w:line="320" w:lineRule="atLeast"/>
      <w:jc w:val="both"/>
    </w:pPr>
  </w:style>
  <w:style w:type="paragraph" w:customStyle="1" w:styleId="B1">
    <w:name w:val="B1"/>
    <w:basedOn w:val="ILF-Standard"/>
    <w:rsid w:val="00F65A2A"/>
    <w:pPr>
      <w:numPr>
        <w:numId w:val="3"/>
      </w:numPr>
      <w:tabs>
        <w:tab w:val="clear" w:pos="1134"/>
      </w:tabs>
      <w:spacing w:line="320" w:lineRule="atLeast"/>
      <w:ind w:left="1418" w:hanging="568"/>
      <w:jc w:val="both"/>
    </w:pPr>
  </w:style>
  <w:style w:type="paragraph" w:customStyle="1" w:styleId="P1">
    <w:name w:val="P1"/>
    <w:basedOn w:val="ILF-Standard"/>
    <w:rsid w:val="001B17D8"/>
    <w:pPr>
      <w:numPr>
        <w:numId w:val="11"/>
      </w:numPr>
      <w:tabs>
        <w:tab w:val="clear" w:pos="1418"/>
      </w:tabs>
      <w:spacing w:line="320" w:lineRule="atLeast"/>
      <w:jc w:val="both"/>
    </w:pPr>
  </w:style>
  <w:style w:type="paragraph" w:styleId="Tekstpodstawowywcity">
    <w:name w:val="Body Text Indent"/>
    <w:basedOn w:val="ILF-Standard"/>
    <w:rsid w:val="005E3F49"/>
    <w:pPr>
      <w:spacing w:after="120"/>
      <w:ind w:left="851"/>
    </w:pPr>
  </w:style>
  <w:style w:type="paragraph" w:customStyle="1" w:styleId="E2">
    <w:name w:val="E2"/>
    <w:basedOn w:val="ILF-Standard"/>
    <w:rsid w:val="00F65A2A"/>
    <w:pPr>
      <w:spacing w:after="160" w:line="320" w:lineRule="atLeast"/>
      <w:ind w:left="1418"/>
      <w:jc w:val="both"/>
    </w:pPr>
  </w:style>
  <w:style w:type="paragraph" w:customStyle="1" w:styleId="N2">
    <w:name w:val="N2"/>
    <w:basedOn w:val="ILF-Standard"/>
    <w:rsid w:val="00EE3D99"/>
    <w:pPr>
      <w:numPr>
        <w:numId w:val="8"/>
      </w:numPr>
      <w:tabs>
        <w:tab w:val="clear" w:pos="1985"/>
      </w:tabs>
      <w:spacing w:line="320" w:lineRule="atLeast"/>
      <w:jc w:val="both"/>
    </w:pPr>
  </w:style>
  <w:style w:type="paragraph" w:customStyle="1" w:styleId="B2">
    <w:name w:val="B2"/>
    <w:basedOn w:val="ILF-Standard"/>
    <w:rsid w:val="00F65A2A"/>
    <w:pPr>
      <w:numPr>
        <w:numId w:val="4"/>
      </w:numPr>
      <w:tabs>
        <w:tab w:val="clear" w:pos="1701"/>
      </w:tabs>
      <w:spacing w:line="320" w:lineRule="atLeast"/>
      <w:ind w:left="1985"/>
      <w:jc w:val="both"/>
    </w:pPr>
  </w:style>
  <w:style w:type="paragraph" w:customStyle="1" w:styleId="P2">
    <w:name w:val="P2"/>
    <w:basedOn w:val="ILF-Standard"/>
    <w:rsid w:val="001B17D8"/>
    <w:pPr>
      <w:numPr>
        <w:numId w:val="12"/>
      </w:numPr>
      <w:tabs>
        <w:tab w:val="clear" w:pos="1985"/>
      </w:tabs>
      <w:spacing w:line="320" w:lineRule="atLeast"/>
      <w:jc w:val="both"/>
    </w:pPr>
  </w:style>
  <w:style w:type="paragraph" w:styleId="Tekstpodstawowy">
    <w:name w:val="Body Text"/>
    <w:aliases w:val="Tekst podstawowy Znak"/>
    <w:basedOn w:val="ILF-Standard"/>
    <w:rsid w:val="005E3F49"/>
    <w:pPr>
      <w:spacing w:after="120"/>
    </w:pPr>
  </w:style>
  <w:style w:type="paragraph" w:styleId="Nagwekwiadomoci">
    <w:name w:val="Message Header"/>
    <w:basedOn w:val="ILF-Standard"/>
    <w:rsid w:val="005E3F49"/>
    <w:pPr>
      <w:ind w:left="1134" w:hanging="1134"/>
    </w:pPr>
    <w:rPr>
      <w:sz w:val="24"/>
    </w:rPr>
  </w:style>
  <w:style w:type="paragraph" w:customStyle="1" w:styleId="E3">
    <w:name w:val="E3"/>
    <w:basedOn w:val="ILF-Standard"/>
    <w:rsid w:val="00F65A2A"/>
    <w:pPr>
      <w:spacing w:after="160" w:line="320" w:lineRule="atLeast"/>
      <w:ind w:left="1985"/>
      <w:jc w:val="both"/>
    </w:pPr>
  </w:style>
  <w:style w:type="paragraph" w:styleId="Nagwek">
    <w:name w:val="header"/>
    <w:basedOn w:val="ILF-Standard"/>
    <w:rsid w:val="005E3F49"/>
    <w:pPr>
      <w:tabs>
        <w:tab w:val="center" w:pos="4536"/>
        <w:tab w:val="right" w:pos="9072"/>
      </w:tabs>
    </w:pPr>
    <w:rPr>
      <w:sz w:val="18"/>
    </w:rPr>
  </w:style>
  <w:style w:type="paragraph" w:customStyle="1" w:styleId="N3">
    <w:name w:val="N3"/>
    <w:basedOn w:val="ILF-Standard"/>
    <w:rsid w:val="00EE3D99"/>
    <w:pPr>
      <w:numPr>
        <w:numId w:val="9"/>
      </w:numPr>
      <w:tabs>
        <w:tab w:val="clear" w:pos="2552"/>
      </w:tabs>
      <w:spacing w:line="320" w:lineRule="atLeast"/>
      <w:jc w:val="both"/>
    </w:pPr>
  </w:style>
  <w:style w:type="paragraph" w:customStyle="1" w:styleId="B3">
    <w:name w:val="B3"/>
    <w:basedOn w:val="ILF-Standard"/>
    <w:rsid w:val="00F65A2A"/>
    <w:pPr>
      <w:numPr>
        <w:numId w:val="5"/>
      </w:numPr>
      <w:tabs>
        <w:tab w:val="clear" w:pos="2268"/>
      </w:tabs>
      <w:spacing w:line="320" w:lineRule="atLeast"/>
      <w:ind w:left="2552" w:hanging="567"/>
      <w:jc w:val="both"/>
    </w:pPr>
  </w:style>
  <w:style w:type="paragraph" w:customStyle="1" w:styleId="P3">
    <w:name w:val="P3"/>
    <w:basedOn w:val="ILF-Standard"/>
    <w:rsid w:val="001B17D8"/>
    <w:pPr>
      <w:numPr>
        <w:numId w:val="13"/>
      </w:numPr>
      <w:spacing w:line="320" w:lineRule="atLeast"/>
      <w:jc w:val="both"/>
    </w:pPr>
  </w:style>
  <w:style w:type="paragraph" w:styleId="Tekstkomentarza">
    <w:name w:val="annotation text"/>
    <w:basedOn w:val="ILF-Standard"/>
    <w:link w:val="TekstkomentarzaZnak"/>
    <w:semiHidden/>
    <w:rsid w:val="005E3F49"/>
    <w:rPr>
      <w:sz w:val="20"/>
    </w:rPr>
  </w:style>
  <w:style w:type="paragraph" w:styleId="Stopka">
    <w:name w:val="footer"/>
    <w:basedOn w:val="ILF-Standard"/>
    <w:link w:val="StopkaZnak"/>
    <w:rsid w:val="005E3F49"/>
    <w:pPr>
      <w:tabs>
        <w:tab w:val="right" w:pos="9497"/>
      </w:tabs>
    </w:pPr>
    <w:rPr>
      <w:sz w:val="18"/>
    </w:rPr>
  </w:style>
  <w:style w:type="paragraph" w:customStyle="1" w:styleId="Betrifft">
    <w:name w:val="Betrifft"/>
    <w:basedOn w:val="ILF-Standard"/>
    <w:rsid w:val="00F65A2A"/>
    <w:pPr>
      <w:spacing w:before="240"/>
      <w:jc w:val="center"/>
    </w:pPr>
    <w:rPr>
      <w:b/>
      <w:caps/>
      <w:sz w:val="36"/>
      <w:szCs w:val="36"/>
    </w:rPr>
  </w:style>
  <w:style w:type="paragraph" w:styleId="Legenda">
    <w:name w:val="caption"/>
    <w:basedOn w:val="ILF-Standard"/>
    <w:next w:val="E1"/>
    <w:autoRedefine/>
    <w:qFormat/>
    <w:rsid w:val="00F45884"/>
    <w:pPr>
      <w:spacing w:after="160" w:line="320" w:lineRule="atLeast"/>
      <w:ind w:left="851"/>
    </w:pPr>
    <w:rPr>
      <w:b/>
      <w:i/>
      <w:sz w:val="20"/>
    </w:rPr>
  </w:style>
  <w:style w:type="paragraph" w:styleId="Spistreci1">
    <w:name w:val="toc 1"/>
    <w:basedOn w:val="ILF-Standard"/>
    <w:next w:val="ILF-Standard"/>
    <w:link w:val="Spistreci1Znak"/>
    <w:autoRedefine/>
    <w:uiPriority w:val="39"/>
    <w:rsid w:val="00AB774A"/>
    <w:pPr>
      <w:tabs>
        <w:tab w:val="right" w:pos="9526"/>
      </w:tabs>
      <w:spacing w:before="360" w:after="360" w:line="320" w:lineRule="atLeast"/>
      <w:ind w:left="851" w:hanging="851"/>
    </w:pPr>
    <w:rPr>
      <w:caps/>
      <w:noProof/>
      <w:szCs w:val="22"/>
    </w:rPr>
  </w:style>
  <w:style w:type="paragraph" w:styleId="Spistreci2">
    <w:name w:val="toc 2"/>
    <w:basedOn w:val="ILF-Standard"/>
    <w:next w:val="ILF-Standard"/>
    <w:autoRedefine/>
    <w:uiPriority w:val="39"/>
    <w:rsid w:val="00AB774A"/>
    <w:pPr>
      <w:tabs>
        <w:tab w:val="right" w:pos="9526"/>
      </w:tabs>
      <w:spacing w:after="120" w:line="320" w:lineRule="atLeast"/>
      <w:ind w:left="1418" w:hanging="567"/>
    </w:pPr>
    <w:rPr>
      <w:noProof/>
    </w:rPr>
  </w:style>
  <w:style w:type="paragraph" w:styleId="Spistreci3">
    <w:name w:val="toc 3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2155" w:hanging="1304"/>
    </w:pPr>
    <w:rPr>
      <w:noProof/>
    </w:rPr>
  </w:style>
  <w:style w:type="paragraph" w:styleId="Spistreci4">
    <w:name w:val="toc 4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1843" w:hanging="992"/>
    </w:pPr>
    <w:rPr>
      <w:szCs w:val="22"/>
    </w:rPr>
  </w:style>
  <w:style w:type="paragraph" w:styleId="Spistreci5">
    <w:name w:val="toc 5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/>
      <w:ind w:left="1843" w:hanging="992"/>
    </w:pPr>
    <w:rPr>
      <w:szCs w:val="22"/>
    </w:rPr>
  </w:style>
  <w:style w:type="paragraph" w:styleId="Spistreci6">
    <w:name w:val="toc 6"/>
    <w:basedOn w:val="Normalny"/>
    <w:next w:val="Normalny"/>
    <w:autoRedefine/>
    <w:semiHidden/>
    <w:rsid w:val="00AB774A"/>
    <w:pPr>
      <w:tabs>
        <w:tab w:val="right" w:pos="9526"/>
      </w:tabs>
      <w:ind w:left="1100"/>
    </w:pPr>
    <w:rPr>
      <w:sz w:val="20"/>
    </w:rPr>
  </w:style>
  <w:style w:type="paragraph" w:styleId="Spistreci7">
    <w:name w:val="toc 7"/>
    <w:basedOn w:val="Normalny"/>
    <w:next w:val="Normalny"/>
    <w:autoRedefine/>
    <w:semiHidden/>
    <w:rsid w:val="00AB774A"/>
    <w:pPr>
      <w:tabs>
        <w:tab w:val="right" w:pos="9526"/>
      </w:tabs>
      <w:ind w:left="1320"/>
    </w:pPr>
    <w:rPr>
      <w:sz w:val="20"/>
    </w:rPr>
  </w:style>
  <w:style w:type="paragraph" w:styleId="Spistreci8">
    <w:name w:val="toc 8"/>
    <w:basedOn w:val="Normalny"/>
    <w:next w:val="Normalny"/>
    <w:autoRedefine/>
    <w:semiHidden/>
    <w:rsid w:val="00AB774A"/>
    <w:pPr>
      <w:tabs>
        <w:tab w:val="right" w:pos="9526"/>
      </w:tabs>
      <w:ind w:left="1540"/>
    </w:pPr>
    <w:rPr>
      <w:sz w:val="20"/>
    </w:rPr>
  </w:style>
  <w:style w:type="paragraph" w:styleId="Spistreci9">
    <w:name w:val="toc 9"/>
    <w:basedOn w:val="Normalny"/>
    <w:next w:val="Normalny"/>
    <w:autoRedefine/>
    <w:semiHidden/>
    <w:rsid w:val="00AB774A"/>
    <w:pPr>
      <w:tabs>
        <w:tab w:val="right" w:pos="9526"/>
      </w:tabs>
      <w:ind w:left="1760"/>
    </w:pPr>
    <w:rPr>
      <w:sz w:val="20"/>
    </w:rPr>
  </w:style>
  <w:style w:type="paragraph" w:styleId="Spisilustracji">
    <w:name w:val="table of figures"/>
    <w:basedOn w:val="ILF-Standard"/>
    <w:next w:val="ILF-Standard"/>
    <w:uiPriority w:val="99"/>
    <w:rsid w:val="00D658A4"/>
    <w:pPr>
      <w:tabs>
        <w:tab w:val="left" w:pos="1559"/>
        <w:tab w:val="right" w:pos="9526"/>
      </w:tabs>
      <w:spacing w:line="320" w:lineRule="atLeast"/>
      <w:ind w:left="442" w:hanging="442"/>
    </w:pPr>
  </w:style>
  <w:style w:type="paragraph" w:styleId="Tekstprzypisudolnego">
    <w:name w:val="footnote text"/>
    <w:basedOn w:val="ILF-Standard"/>
    <w:semiHidden/>
    <w:rsid w:val="005E3F49"/>
    <w:pPr>
      <w:ind w:left="1276" w:hanging="425"/>
    </w:pPr>
    <w:rPr>
      <w:sz w:val="20"/>
    </w:rPr>
  </w:style>
  <w:style w:type="paragraph" w:styleId="Data">
    <w:name w:val="Date"/>
    <w:basedOn w:val="ILF-Standard"/>
    <w:rsid w:val="00F65A2A"/>
    <w:pPr>
      <w:spacing w:before="60" w:after="60"/>
      <w:jc w:val="center"/>
    </w:pPr>
  </w:style>
  <w:style w:type="character" w:styleId="Odwoanieprzypisudolnego">
    <w:name w:val="footnote reference"/>
    <w:basedOn w:val="Domylnaczcionkaakapitu"/>
    <w:semiHidden/>
    <w:rsid w:val="005E3F49"/>
    <w:rPr>
      <w:vertAlign w:val="superscript"/>
    </w:rPr>
  </w:style>
  <w:style w:type="character" w:styleId="Hipercze">
    <w:name w:val="Hyperlink"/>
    <w:basedOn w:val="Domylnaczcionkaakapitu"/>
    <w:uiPriority w:val="99"/>
    <w:rsid w:val="00F65A2A"/>
    <w:rPr>
      <w:rFonts w:ascii="Arial" w:hAnsi="Arial"/>
      <w:color w:val="0000FF"/>
      <w:u w:val="single"/>
    </w:rPr>
  </w:style>
  <w:style w:type="paragraph" w:customStyle="1" w:styleId="ILF-Standard">
    <w:name w:val="ILF-Standard"/>
    <w:rsid w:val="00F65A2A"/>
    <w:rPr>
      <w:rFonts w:ascii="Arial" w:hAnsi="Arial"/>
      <w:sz w:val="22"/>
      <w:lang w:val="en-GB" w:eastAsia="de-DE"/>
    </w:rPr>
  </w:style>
  <w:style w:type="paragraph" w:customStyle="1" w:styleId="Pfad">
    <w:name w:val="Pfad"/>
    <w:basedOn w:val="ILF-Standard"/>
    <w:rsid w:val="009B2C1D"/>
    <w:rPr>
      <w:sz w:val="10"/>
    </w:rPr>
  </w:style>
  <w:style w:type="paragraph" w:customStyle="1" w:styleId="Projektname">
    <w:name w:val="Projektname"/>
    <w:basedOn w:val="Betrifft"/>
    <w:rsid w:val="0077368F"/>
    <w:pPr>
      <w:spacing w:before="8000"/>
    </w:pPr>
    <w:rPr>
      <w:caps w:val="0"/>
      <w:sz w:val="40"/>
      <w:szCs w:val="40"/>
    </w:rPr>
  </w:style>
  <w:style w:type="paragraph" w:customStyle="1" w:styleId="Revisionszeile">
    <w:name w:val="Revisionszeile"/>
    <w:basedOn w:val="Betrifft"/>
    <w:rsid w:val="005E3F49"/>
    <w:pPr>
      <w:jc w:val="right"/>
    </w:pPr>
    <w:rPr>
      <w:sz w:val="22"/>
    </w:rPr>
  </w:style>
  <w:style w:type="paragraph" w:customStyle="1" w:styleId="ILFDatum">
    <w:name w:val="ILFDatum"/>
    <w:basedOn w:val="Normalny"/>
    <w:rsid w:val="00F65A2A"/>
    <w:pPr>
      <w:spacing w:before="240"/>
      <w:jc w:val="center"/>
    </w:pPr>
    <w:rPr>
      <w:b/>
    </w:rPr>
  </w:style>
  <w:style w:type="paragraph" w:customStyle="1" w:styleId="Adressfeld">
    <w:name w:val="Adressfeld"/>
    <w:basedOn w:val="ILF-Standard"/>
    <w:autoRedefine/>
    <w:rsid w:val="00F65A2A"/>
    <w:pPr>
      <w:spacing w:before="720"/>
      <w:ind w:left="567"/>
    </w:pPr>
  </w:style>
  <w:style w:type="paragraph" w:customStyle="1" w:styleId="Poprawka1">
    <w:name w:val="Poprawka1"/>
    <w:basedOn w:val="Normalny"/>
    <w:next w:val="E0"/>
    <w:rsid w:val="009B2C1D"/>
    <w:pPr>
      <w:jc w:val="center"/>
    </w:pPr>
    <w:rPr>
      <w:b/>
      <w:caps/>
      <w:szCs w:val="22"/>
    </w:rPr>
  </w:style>
  <w:style w:type="paragraph" w:customStyle="1" w:styleId="E4">
    <w:name w:val="E4"/>
    <w:basedOn w:val="E3"/>
    <w:rsid w:val="00F65A2A"/>
    <w:pPr>
      <w:ind w:left="2552"/>
    </w:pPr>
  </w:style>
  <w:style w:type="table" w:styleId="Tabela-Siatka">
    <w:name w:val="Table Grid"/>
    <w:basedOn w:val="Standardowy"/>
    <w:rsid w:val="00225059"/>
    <w:pPr>
      <w:spacing w:after="160" w:line="32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ks1">
    <w:name w:val="index 1"/>
    <w:basedOn w:val="Normalny"/>
    <w:next w:val="Normalny"/>
    <w:autoRedefine/>
    <w:semiHidden/>
    <w:rsid w:val="00D658A4"/>
    <w:pPr>
      <w:ind w:left="220" w:hanging="220"/>
    </w:pPr>
  </w:style>
  <w:style w:type="paragraph" w:styleId="Indeks2">
    <w:name w:val="index 2"/>
    <w:basedOn w:val="Normalny"/>
    <w:next w:val="Normalny"/>
    <w:autoRedefine/>
    <w:semiHidden/>
    <w:rsid w:val="00D658A4"/>
    <w:pPr>
      <w:ind w:left="440" w:hanging="220"/>
    </w:pPr>
  </w:style>
  <w:style w:type="paragraph" w:styleId="Indeks3">
    <w:name w:val="index 3"/>
    <w:basedOn w:val="Normalny"/>
    <w:next w:val="Normalny"/>
    <w:autoRedefine/>
    <w:semiHidden/>
    <w:rsid w:val="00D658A4"/>
    <w:pPr>
      <w:ind w:left="660" w:hanging="220"/>
    </w:pPr>
  </w:style>
  <w:style w:type="paragraph" w:styleId="Indeks4">
    <w:name w:val="index 4"/>
    <w:basedOn w:val="Normalny"/>
    <w:next w:val="Normalny"/>
    <w:autoRedefine/>
    <w:semiHidden/>
    <w:rsid w:val="00D658A4"/>
    <w:pPr>
      <w:ind w:left="880" w:hanging="220"/>
    </w:pPr>
  </w:style>
  <w:style w:type="paragraph" w:styleId="Indeks5">
    <w:name w:val="index 5"/>
    <w:basedOn w:val="Normalny"/>
    <w:next w:val="Normalny"/>
    <w:autoRedefine/>
    <w:semiHidden/>
    <w:rsid w:val="00D658A4"/>
    <w:pPr>
      <w:ind w:left="1100" w:hanging="220"/>
    </w:pPr>
  </w:style>
  <w:style w:type="paragraph" w:styleId="Indeks6">
    <w:name w:val="index 6"/>
    <w:basedOn w:val="Normalny"/>
    <w:next w:val="Normalny"/>
    <w:autoRedefine/>
    <w:semiHidden/>
    <w:rsid w:val="00D658A4"/>
    <w:pPr>
      <w:ind w:left="1320" w:hanging="220"/>
    </w:pPr>
  </w:style>
  <w:style w:type="paragraph" w:styleId="Indeks7">
    <w:name w:val="index 7"/>
    <w:basedOn w:val="Normalny"/>
    <w:next w:val="Normalny"/>
    <w:autoRedefine/>
    <w:semiHidden/>
    <w:rsid w:val="00D658A4"/>
    <w:pPr>
      <w:ind w:left="1540" w:hanging="220"/>
    </w:pPr>
  </w:style>
  <w:style w:type="paragraph" w:styleId="Indeks8">
    <w:name w:val="index 8"/>
    <w:basedOn w:val="Normalny"/>
    <w:next w:val="Normalny"/>
    <w:autoRedefine/>
    <w:semiHidden/>
    <w:rsid w:val="00D658A4"/>
    <w:pPr>
      <w:ind w:left="1760" w:hanging="220"/>
    </w:pPr>
  </w:style>
  <w:style w:type="paragraph" w:styleId="Indeks9">
    <w:name w:val="index 9"/>
    <w:basedOn w:val="Normalny"/>
    <w:next w:val="Normalny"/>
    <w:autoRedefine/>
    <w:semiHidden/>
    <w:rsid w:val="00D658A4"/>
    <w:pPr>
      <w:ind w:left="1980" w:hanging="220"/>
    </w:pPr>
  </w:style>
  <w:style w:type="paragraph" w:customStyle="1" w:styleId="Podstawowy">
    <w:name w:val="Podstawowy"/>
    <w:basedOn w:val="Normalny"/>
    <w:rsid w:val="00F02AD2"/>
    <w:pPr>
      <w:spacing w:after="0" w:line="240" w:lineRule="auto"/>
      <w:jc w:val="both"/>
    </w:pPr>
    <w:rPr>
      <w:szCs w:val="24"/>
      <w:lang w:val="pl-PL" w:eastAsia="pl-PL"/>
    </w:rPr>
  </w:style>
  <w:style w:type="paragraph" w:customStyle="1" w:styleId="DISCIPLINE">
    <w:name w:val="DISCIPLINE"/>
    <w:basedOn w:val="E0"/>
    <w:next w:val="E0"/>
    <w:autoRedefine/>
    <w:rsid w:val="0071235C"/>
    <w:pPr>
      <w:spacing w:after="0" w:line="360" w:lineRule="auto"/>
      <w:jc w:val="center"/>
    </w:pPr>
    <w:rPr>
      <w:b/>
      <w:sz w:val="24"/>
      <w:szCs w:val="24"/>
      <w:lang w:val="pl-PL"/>
    </w:rPr>
  </w:style>
  <w:style w:type="paragraph" w:customStyle="1" w:styleId="E1">
    <w:name w:val="E1"/>
    <w:basedOn w:val="Normalny"/>
    <w:rsid w:val="00F45884"/>
    <w:pPr>
      <w:ind w:left="709"/>
      <w:jc w:val="both"/>
    </w:pPr>
  </w:style>
  <w:style w:type="paragraph" w:customStyle="1" w:styleId="NumerFCZ">
    <w:name w:val="Numer FCZ"/>
    <w:basedOn w:val="Podstawowy"/>
    <w:link w:val="NumerFCZZnak"/>
    <w:rsid w:val="00BE31CB"/>
    <w:pPr>
      <w:jc w:val="right"/>
    </w:pPr>
    <w:rPr>
      <w:rFonts w:cs="Arial"/>
      <w:b/>
      <w:sz w:val="20"/>
      <w:lang w:val="en-GB"/>
    </w:rPr>
  </w:style>
  <w:style w:type="character" w:customStyle="1" w:styleId="NumerFCZZnak">
    <w:name w:val="Numer FCZ Znak"/>
    <w:basedOn w:val="Domylnaczcionkaakapitu"/>
    <w:link w:val="NumerFCZ"/>
    <w:rsid w:val="00BE31CB"/>
    <w:rPr>
      <w:rFonts w:ascii="Arial" w:hAnsi="Arial" w:cs="Arial"/>
      <w:b/>
      <w:szCs w:val="24"/>
      <w:lang w:val="en-GB" w:eastAsia="pl-PL" w:bidi="ar-SA"/>
    </w:rPr>
  </w:style>
  <w:style w:type="paragraph" w:customStyle="1" w:styleId="Tom">
    <w:name w:val="Tom"/>
    <w:basedOn w:val="E0"/>
    <w:rsid w:val="00AC650A"/>
    <w:pPr>
      <w:spacing w:after="0" w:line="240" w:lineRule="auto"/>
      <w:jc w:val="center"/>
    </w:pPr>
    <w:rPr>
      <w:sz w:val="20"/>
    </w:rPr>
  </w:style>
  <w:style w:type="paragraph" w:styleId="Listapunktowana3">
    <w:name w:val="List Bullet 3"/>
    <w:basedOn w:val="Normalny"/>
    <w:autoRedefine/>
    <w:rsid w:val="00D63955"/>
    <w:pPr>
      <w:tabs>
        <w:tab w:val="num" w:pos="900"/>
      </w:tabs>
      <w:spacing w:after="0" w:line="280" w:lineRule="exact"/>
      <w:ind w:left="900" w:hanging="360"/>
      <w:jc w:val="both"/>
    </w:pPr>
    <w:rPr>
      <w:szCs w:val="22"/>
      <w:lang w:val="pl-PL" w:eastAsia="en-US"/>
    </w:rPr>
  </w:style>
  <w:style w:type="paragraph" w:customStyle="1" w:styleId="bookantiqua12">
    <w:name w:val="book antiqua 12"/>
    <w:basedOn w:val="Normalny"/>
    <w:rsid w:val="00D63955"/>
    <w:pPr>
      <w:spacing w:after="0" w:line="360" w:lineRule="auto"/>
      <w:jc w:val="both"/>
    </w:pPr>
    <w:rPr>
      <w:rFonts w:ascii="Book Antiqua" w:hAnsi="Book Antiqua"/>
      <w:b/>
      <w:bCs/>
      <w:sz w:val="24"/>
      <w:lang w:val="pl-PL" w:eastAsia="pl-PL"/>
    </w:rPr>
  </w:style>
  <w:style w:type="paragraph" w:customStyle="1" w:styleId="Cz">
    <w:name w:val="Część"/>
    <w:basedOn w:val="Betrifft"/>
    <w:rsid w:val="00AD24A6"/>
    <w:pPr>
      <w:spacing w:before="3000"/>
    </w:pPr>
  </w:style>
  <w:style w:type="paragraph" w:customStyle="1" w:styleId="StylInterlinia15wiersza">
    <w:name w:val="Styl Interlinia:  15 wiersza"/>
    <w:basedOn w:val="Normalny"/>
    <w:rsid w:val="003B5432"/>
    <w:pPr>
      <w:spacing w:line="360" w:lineRule="auto"/>
    </w:pPr>
  </w:style>
  <w:style w:type="paragraph" w:customStyle="1" w:styleId="StylWyjustowanyInterlinia15wiersza">
    <w:name w:val="Styl Wyjustowany Interlinia:  15 wiersza"/>
    <w:basedOn w:val="Normalny"/>
    <w:rsid w:val="00EB7AA7"/>
    <w:pPr>
      <w:spacing w:line="360" w:lineRule="auto"/>
      <w:jc w:val="both"/>
    </w:pPr>
  </w:style>
  <w:style w:type="character" w:customStyle="1" w:styleId="Spistreci1Znak">
    <w:name w:val="Spis treści 1 Znak"/>
    <w:basedOn w:val="Domylnaczcionkaakapitu"/>
    <w:link w:val="Spistreci1"/>
    <w:rsid w:val="00B658C9"/>
    <w:rPr>
      <w:rFonts w:ascii="Arial" w:hAnsi="Arial"/>
      <w:caps/>
      <w:noProof/>
      <w:sz w:val="22"/>
      <w:szCs w:val="22"/>
      <w:lang w:val="en-GB" w:eastAsia="de-DE" w:bidi="ar-SA"/>
    </w:rPr>
  </w:style>
  <w:style w:type="paragraph" w:customStyle="1" w:styleId="stylinterlinia15wiersza0">
    <w:name w:val="stylinterlinia15wiersza"/>
    <w:basedOn w:val="Normalny"/>
    <w:rsid w:val="00F40E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264FE"/>
    <w:rPr>
      <w:rFonts w:ascii="Arial" w:hAnsi="Arial"/>
      <w:lang w:val="en-GB" w:eastAsia="de-DE"/>
    </w:rPr>
  </w:style>
  <w:style w:type="paragraph" w:customStyle="1" w:styleId="Poprawka2">
    <w:name w:val="Poprawka2"/>
    <w:basedOn w:val="Normalny"/>
    <w:next w:val="E0"/>
    <w:rsid w:val="00EC116C"/>
    <w:pPr>
      <w:jc w:val="center"/>
    </w:pPr>
    <w:rPr>
      <w:b/>
      <w:caps/>
      <w:szCs w:val="22"/>
    </w:rPr>
  </w:style>
  <w:style w:type="paragraph" w:customStyle="1" w:styleId="1strona">
    <w:name w:val="1strona"/>
    <w:basedOn w:val="Normalny"/>
    <w:qFormat/>
    <w:rsid w:val="00670B6E"/>
    <w:pPr>
      <w:spacing w:after="0" w:line="240" w:lineRule="auto"/>
    </w:pPr>
    <w:rPr>
      <w:sz w:val="16"/>
      <w:lang w:val="pl-PL"/>
    </w:rPr>
  </w:style>
  <w:style w:type="paragraph" w:customStyle="1" w:styleId="obiekt">
    <w:name w:val="obiekt"/>
    <w:basedOn w:val="Tytul2"/>
    <w:qFormat/>
    <w:rsid w:val="005719D2"/>
    <w:pPr>
      <w:tabs>
        <w:tab w:val="left" w:pos="8114"/>
        <w:tab w:val="left" w:pos="9248"/>
      </w:tabs>
      <w:spacing w:before="0" w:after="0"/>
      <w:ind w:left="176" w:right="459"/>
    </w:pPr>
    <w:rPr>
      <w:sz w:val="25"/>
      <w:szCs w:val="25"/>
    </w:rPr>
  </w:style>
  <w:style w:type="paragraph" w:styleId="Tekstdymka">
    <w:name w:val="Balloon Text"/>
    <w:basedOn w:val="Normalny"/>
    <w:link w:val="TekstdymkaZnak"/>
    <w:rsid w:val="00F5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561A2"/>
    <w:rPr>
      <w:rFonts w:ascii="Tahoma" w:hAnsi="Tahoma" w:cs="Tahoma"/>
      <w:sz w:val="16"/>
      <w:szCs w:val="16"/>
      <w:lang w:val="en-GB" w:eastAsia="de-DE"/>
    </w:rPr>
  </w:style>
  <w:style w:type="character" w:customStyle="1" w:styleId="StopkaZnak">
    <w:name w:val="Stopka Znak"/>
    <w:link w:val="Stopka"/>
    <w:rsid w:val="00EA4866"/>
    <w:rPr>
      <w:rFonts w:ascii="Arial" w:hAnsi="Arial"/>
      <w:sz w:val="18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45884"/>
    <w:pPr>
      <w:spacing w:after="160" w:line="320" w:lineRule="atLeast"/>
    </w:pPr>
    <w:rPr>
      <w:rFonts w:ascii="Arial" w:hAnsi="Arial"/>
      <w:sz w:val="22"/>
      <w:lang w:val="en-GB" w:eastAsia="de-DE"/>
    </w:rPr>
  </w:style>
  <w:style w:type="paragraph" w:styleId="Nagwek1">
    <w:name w:val="heading 1"/>
    <w:basedOn w:val="ILF-Standard"/>
    <w:next w:val="E1"/>
    <w:qFormat/>
    <w:rsid w:val="009B2C1D"/>
    <w:pPr>
      <w:keepNext/>
      <w:numPr>
        <w:numId w:val="1"/>
      </w:numPr>
      <w:spacing w:before="600" w:after="360" w:line="320" w:lineRule="atLeast"/>
      <w:outlineLvl w:val="0"/>
    </w:pPr>
    <w:rPr>
      <w:b/>
      <w:caps/>
      <w:kern w:val="28"/>
    </w:rPr>
  </w:style>
  <w:style w:type="paragraph" w:styleId="Nagwek2">
    <w:name w:val="heading 2"/>
    <w:basedOn w:val="ILF-Standard"/>
    <w:next w:val="E1"/>
    <w:qFormat/>
    <w:rsid w:val="009B2C1D"/>
    <w:pPr>
      <w:keepNext/>
      <w:numPr>
        <w:ilvl w:val="1"/>
        <w:numId w:val="1"/>
      </w:numPr>
      <w:spacing w:before="360" w:after="320" w:line="320" w:lineRule="atLeast"/>
      <w:outlineLvl w:val="1"/>
    </w:pPr>
    <w:rPr>
      <w:b/>
    </w:rPr>
  </w:style>
  <w:style w:type="paragraph" w:styleId="Nagwek3">
    <w:name w:val="heading 3"/>
    <w:basedOn w:val="ILF-Standard"/>
    <w:next w:val="E1"/>
    <w:qFormat/>
    <w:rsid w:val="00EE3D99"/>
    <w:pPr>
      <w:keepNext/>
      <w:numPr>
        <w:ilvl w:val="2"/>
        <w:numId w:val="1"/>
      </w:numPr>
      <w:spacing w:before="360" w:after="160" w:line="320" w:lineRule="atLeast"/>
      <w:jc w:val="both"/>
      <w:outlineLvl w:val="2"/>
    </w:pPr>
  </w:style>
  <w:style w:type="paragraph" w:styleId="Nagwek4">
    <w:name w:val="heading 4"/>
    <w:basedOn w:val="ILF-Standard"/>
    <w:next w:val="E1"/>
    <w:qFormat/>
    <w:rsid w:val="005E3444"/>
    <w:pPr>
      <w:keepNext/>
      <w:numPr>
        <w:ilvl w:val="3"/>
        <w:numId w:val="1"/>
      </w:numPr>
      <w:spacing w:before="240" w:after="160" w:line="320" w:lineRule="atLeast"/>
      <w:jc w:val="both"/>
      <w:outlineLvl w:val="3"/>
    </w:pPr>
    <w:rPr>
      <w:b/>
      <w:i/>
      <w:sz w:val="20"/>
    </w:rPr>
  </w:style>
  <w:style w:type="paragraph" w:styleId="Nagwek5">
    <w:name w:val="heading 5"/>
    <w:basedOn w:val="Normalny"/>
    <w:next w:val="E1"/>
    <w:qFormat/>
    <w:rsid w:val="009B2C1D"/>
    <w:pPr>
      <w:numPr>
        <w:ilvl w:val="4"/>
        <w:numId w:val="1"/>
      </w:numPr>
      <w:spacing w:before="360"/>
      <w:outlineLvl w:val="4"/>
    </w:pPr>
    <w:rPr>
      <w:i/>
      <w:sz w:val="20"/>
    </w:rPr>
  </w:style>
  <w:style w:type="paragraph" w:styleId="Nagwek6">
    <w:name w:val="heading 6"/>
    <w:basedOn w:val="Normalny"/>
    <w:next w:val="Normalny"/>
    <w:qFormat/>
    <w:rsid w:val="005E3F4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gwek7">
    <w:name w:val="heading 7"/>
    <w:basedOn w:val="Normalny"/>
    <w:next w:val="Normalny"/>
    <w:qFormat/>
    <w:rsid w:val="005E3F49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5E3F49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5E3F4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2"/>
    <w:basedOn w:val="Podstawowy"/>
    <w:rsid w:val="0086428C"/>
    <w:pPr>
      <w:tabs>
        <w:tab w:val="left" w:pos="-1701"/>
      </w:tabs>
      <w:spacing w:before="60" w:after="120"/>
      <w:jc w:val="center"/>
    </w:pPr>
    <w:rPr>
      <w:rFonts w:cs="Arial"/>
      <w:b/>
      <w:caps/>
      <w:sz w:val="24"/>
    </w:rPr>
  </w:style>
  <w:style w:type="paragraph" w:customStyle="1" w:styleId="E0">
    <w:name w:val="E0"/>
    <w:basedOn w:val="ILF-Standard"/>
    <w:rsid w:val="0071235C"/>
    <w:pPr>
      <w:spacing w:after="160" w:line="320" w:lineRule="atLeast"/>
      <w:jc w:val="both"/>
    </w:pPr>
    <w:rPr>
      <w:caps/>
    </w:rPr>
  </w:style>
  <w:style w:type="paragraph" w:customStyle="1" w:styleId="N0">
    <w:name w:val="N0"/>
    <w:basedOn w:val="ILF-Standard"/>
    <w:rsid w:val="005E3F49"/>
    <w:pPr>
      <w:numPr>
        <w:numId w:val="6"/>
      </w:numPr>
      <w:spacing w:line="320" w:lineRule="atLeast"/>
      <w:jc w:val="both"/>
    </w:pPr>
  </w:style>
  <w:style w:type="paragraph" w:customStyle="1" w:styleId="B0">
    <w:name w:val="B0"/>
    <w:basedOn w:val="ILF-Standard"/>
    <w:rsid w:val="00F65A2A"/>
    <w:pPr>
      <w:numPr>
        <w:numId w:val="2"/>
      </w:numPr>
      <w:tabs>
        <w:tab w:val="clear" w:pos="567"/>
        <w:tab w:val="num" w:pos="851"/>
      </w:tabs>
      <w:spacing w:line="320" w:lineRule="atLeast"/>
      <w:ind w:left="851" w:hanging="851"/>
      <w:jc w:val="both"/>
    </w:pPr>
  </w:style>
  <w:style w:type="paragraph" w:customStyle="1" w:styleId="P0">
    <w:name w:val="P0"/>
    <w:basedOn w:val="ILF-Standard"/>
    <w:rsid w:val="005845FB"/>
    <w:pPr>
      <w:numPr>
        <w:numId w:val="10"/>
      </w:numPr>
      <w:tabs>
        <w:tab w:val="clear" w:pos="567"/>
      </w:tabs>
      <w:spacing w:line="320" w:lineRule="atLeast"/>
      <w:jc w:val="both"/>
    </w:pPr>
  </w:style>
  <w:style w:type="character" w:styleId="Odwoaniedokomentarza">
    <w:name w:val="annotation reference"/>
    <w:basedOn w:val="Domylnaczcionkaakapitu"/>
    <w:semiHidden/>
    <w:rsid w:val="005E3F49"/>
    <w:rPr>
      <w:sz w:val="16"/>
    </w:rPr>
  </w:style>
  <w:style w:type="character" w:styleId="Numerstrony">
    <w:name w:val="page number"/>
    <w:basedOn w:val="Domylnaczcionkaakapitu"/>
    <w:rsid w:val="009B2C1D"/>
    <w:rPr>
      <w:rFonts w:ascii="Arial" w:hAnsi="Arial"/>
      <w:sz w:val="18"/>
    </w:rPr>
  </w:style>
  <w:style w:type="paragraph" w:customStyle="1" w:styleId="N1">
    <w:name w:val="N1"/>
    <w:basedOn w:val="ILF-Standard"/>
    <w:rsid w:val="00EE3D99"/>
    <w:pPr>
      <w:numPr>
        <w:numId w:val="7"/>
      </w:numPr>
      <w:tabs>
        <w:tab w:val="clear" w:pos="1418"/>
      </w:tabs>
      <w:spacing w:line="320" w:lineRule="atLeast"/>
      <w:jc w:val="both"/>
    </w:pPr>
  </w:style>
  <w:style w:type="paragraph" w:customStyle="1" w:styleId="B1">
    <w:name w:val="B1"/>
    <w:basedOn w:val="ILF-Standard"/>
    <w:rsid w:val="00F65A2A"/>
    <w:pPr>
      <w:numPr>
        <w:numId w:val="3"/>
      </w:numPr>
      <w:tabs>
        <w:tab w:val="clear" w:pos="1134"/>
      </w:tabs>
      <w:spacing w:line="320" w:lineRule="atLeast"/>
      <w:ind w:left="1418" w:hanging="568"/>
      <w:jc w:val="both"/>
    </w:pPr>
  </w:style>
  <w:style w:type="paragraph" w:customStyle="1" w:styleId="P1">
    <w:name w:val="P1"/>
    <w:basedOn w:val="ILF-Standard"/>
    <w:rsid w:val="001B17D8"/>
    <w:pPr>
      <w:numPr>
        <w:numId w:val="11"/>
      </w:numPr>
      <w:tabs>
        <w:tab w:val="clear" w:pos="1418"/>
      </w:tabs>
      <w:spacing w:line="320" w:lineRule="atLeast"/>
      <w:jc w:val="both"/>
    </w:pPr>
  </w:style>
  <w:style w:type="paragraph" w:styleId="Tekstpodstawowywcity">
    <w:name w:val="Body Text Indent"/>
    <w:basedOn w:val="ILF-Standard"/>
    <w:rsid w:val="005E3F49"/>
    <w:pPr>
      <w:spacing w:after="120"/>
      <w:ind w:left="851"/>
    </w:pPr>
  </w:style>
  <w:style w:type="paragraph" w:customStyle="1" w:styleId="E2">
    <w:name w:val="E2"/>
    <w:basedOn w:val="ILF-Standard"/>
    <w:rsid w:val="00F65A2A"/>
    <w:pPr>
      <w:spacing w:after="160" w:line="320" w:lineRule="atLeast"/>
      <w:ind w:left="1418"/>
      <w:jc w:val="both"/>
    </w:pPr>
  </w:style>
  <w:style w:type="paragraph" w:customStyle="1" w:styleId="N2">
    <w:name w:val="N2"/>
    <w:basedOn w:val="ILF-Standard"/>
    <w:rsid w:val="00EE3D99"/>
    <w:pPr>
      <w:numPr>
        <w:numId w:val="8"/>
      </w:numPr>
      <w:tabs>
        <w:tab w:val="clear" w:pos="1985"/>
      </w:tabs>
      <w:spacing w:line="320" w:lineRule="atLeast"/>
      <w:jc w:val="both"/>
    </w:pPr>
  </w:style>
  <w:style w:type="paragraph" w:customStyle="1" w:styleId="B2">
    <w:name w:val="B2"/>
    <w:basedOn w:val="ILF-Standard"/>
    <w:rsid w:val="00F65A2A"/>
    <w:pPr>
      <w:numPr>
        <w:numId w:val="4"/>
      </w:numPr>
      <w:tabs>
        <w:tab w:val="clear" w:pos="1701"/>
      </w:tabs>
      <w:spacing w:line="320" w:lineRule="atLeast"/>
      <w:ind w:left="1985"/>
      <w:jc w:val="both"/>
    </w:pPr>
  </w:style>
  <w:style w:type="paragraph" w:customStyle="1" w:styleId="P2">
    <w:name w:val="P2"/>
    <w:basedOn w:val="ILF-Standard"/>
    <w:rsid w:val="001B17D8"/>
    <w:pPr>
      <w:numPr>
        <w:numId w:val="12"/>
      </w:numPr>
      <w:tabs>
        <w:tab w:val="clear" w:pos="1985"/>
      </w:tabs>
      <w:spacing w:line="320" w:lineRule="atLeast"/>
      <w:jc w:val="both"/>
    </w:pPr>
  </w:style>
  <w:style w:type="paragraph" w:styleId="Tekstpodstawowy">
    <w:name w:val="Body Text"/>
    <w:aliases w:val="Tekst podstawowy Znak"/>
    <w:basedOn w:val="ILF-Standard"/>
    <w:rsid w:val="005E3F49"/>
    <w:pPr>
      <w:spacing w:after="120"/>
    </w:pPr>
  </w:style>
  <w:style w:type="paragraph" w:styleId="Nagwekwiadomoci">
    <w:name w:val="Message Header"/>
    <w:basedOn w:val="ILF-Standard"/>
    <w:rsid w:val="005E3F49"/>
    <w:pPr>
      <w:ind w:left="1134" w:hanging="1134"/>
    </w:pPr>
    <w:rPr>
      <w:sz w:val="24"/>
    </w:rPr>
  </w:style>
  <w:style w:type="paragraph" w:customStyle="1" w:styleId="E3">
    <w:name w:val="E3"/>
    <w:basedOn w:val="ILF-Standard"/>
    <w:rsid w:val="00F65A2A"/>
    <w:pPr>
      <w:spacing w:after="160" w:line="320" w:lineRule="atLeast"/>
      <w:ind w:left="1985"/>
      <w:jc w:val="both"/>
    </w:pPr>
  </w:style>
  <w:style w:type="paragraph" w:styleId="Nagwek">
    <w:name w:val="header"/>
    <w:basedOn w:val="ILF-Standard"/>
    <w:rsid w:val="005E3F49"/>
    <w:pPr>
      <w:tabs>
        <w:tab w:val="center" w:pos="4536"/>
        <w:tab w:val="right" w:pos="9072"/>
      </w:tabs>
    </w:pPr>
    <w:rPr>
      <w:sz w:val="18"/>
    </w:rPr>
  </w:style>
  <w:style w:type="paragraph" w:customStyle="1" w:styleId="N3">
    <w:name w:val="N3"/>
    <w:basedOn w:val="ILF-Standard"/>
    <w:rsid w:val="00EE3D99"/>
    <w:pPr>
      <w:numPr>
        <w:numId w:val="9"/>
      </w:numPr>
      <w:tabs>
        <w:tab w:val="clear" w:pos="2552"/>
      </w:tabs>
      <w:spacing w:line="320" w:lineRule="atLeast"/>
      <w:jc w:val="both"/>
    </w:pPr>
  </w:style>
  <w:style w:type="paragraph" w:customStyle="1" w:styleId="B3">
    <w:name w:val="B3"/>
    <w:basedOn w:val="ILF-Standard"/>
    <w:rsid w:val="00F65A2A"/>
    <w:pPr>
      <w:numPr>
        <w:numId w:val="5"/>
      </w:numPr>
      <w:tabs>
        <w:tab w:val="clear" w:pos="2268"/>
      </w:tabs>
      <w:spacing w:line="320" w:lineRule="atLeast"/>
      <w:ind w:left="2552" w:hanging="567"/>
      <w:jc w:val="both"/>
    </w:pPr>
  </w:style>
  <w:style w:type="paragraph" w:customStyle="1" w:styleId="P3">
    <w:name w:val="P3"/>
    <w:basedOn w:val="ILF-Standard"/>
    <w:rsid w:val="001B17D8"/>
    <w:pPr>
      <w:numPr>
        <w:numId w:val="13"/>
      </w:numPr>
      <w:spacing w:line="320" w:lineRule="atLeast"/>
      <w:jc w:val="both"/>
    </w:pPr>
  </w:style>
  <w:style w:type="paragraph" w:styleId="Tekstkomentarza">
    <w:name w:val="annotation text"/>
    <w:basedOn w:val="ILF-Standard"/>
    <w:link w:val="TekstkomentarzaZnak"/>
    <w:semiHidden/>
    <w:rsid w:val="005E3F49"/>
    <w:rPr>
      <w:sz w:val="20"/>
    </w:rPr>
  </w:style>
  <w:style w:type="paragraph" w:styleId="Stopka">
    <w:name w:val="footer"/>
    <w:basedOn w:val="ILF-Standard"/>
    <w:link w:val="StopkaZnak"/>
    <w:rsid w:val="005E3F49"/>
    <w:pPr>
      <w:tabs>
        <w:tab w:val="right" w:pos="9497"/>
      </w:tabs>
    </w:pPr>
    <w:rPr>
      <w:sz w:val="18"/>
    </w:rPr>
  </w:style>
  <w:style w:type="paragraph" w:customStyle="1" w:styleId="Betrifft">
    <w:name w:val="Betrifft"/>
    <w:basedOn w:val="ILF-Standard"/>
    <w:rsid w:val="00F65A2A"/>
    <w:pPr>
      <w:spacing w:before="240"/>
      <w:jc w:val="center"/>
    </w:pPr>
    <w:rPr>
      <w:b/>
      <w:caps/>
      <w:sz w:val="36"/>
      <w:szCs w:val="36"/>
    </w:rPr>
  </w:style>
  <w:style w:type="paragraph" w:styleId="Legenda">
    <w:name w:val="caption"/>
    <w:basedOn w:val="ILF-Standard"/>
    <w:next w:val="E1"/>
    <w:autoRedefine/>
    <w:qFormat/>
    <w:rsid w:val="00F45884"/>
    <w:pPr>
      <w:spacing w:after="160" w:line="320" w:lineRule="atLeast"/>
      <w:ind w:left="851"/>
    </w:pPr>
    <w:rPr>
      <w:b/>
      <w:i/>
      <w:sz w:val="20"/>
    </w:rPr>
  </w:style>
  <w:style w:type="paragraph" w:styleId="Spistreci1">
    <w:name w:val="toc 1"/>
    <w:basedOn w:val="ILF-Standard"/>
    <w:next w:val="ILF-Standard"/>
    <w:link w:val="Spistreci1Znak"/>
    <w:autoRedefine/>
    <w:uiPriority w:val="39"/>
    <w:rsid w:val="00AB774A"/>
    <w:pPr>
      <w:tabs>
        <w:tab w:val="right" w:pos="9526"/>
      </w:tabs>
      <w:spacing w:before="360" w:after="360" w:line="320" w:lineRule="atLeast"/>
      <w:ind w:left="851" w:hanging="851"/>
    </w:pPr>
    <w:rPr>
      <w:caps/>
      <w:noProof/>
      <w:szCs w:val="22"/>
    </w:rPr>
  </w:style>
  <w:style w:type="paragraph" w:styleId="Spistreci2">
    <w:name w:val="toc 2"/>
    <w:basedOn w:val="ILF-Standard"/>
    <w:next w:val="ILF-Standard"/>
    <w:autoRedefine/>
    <w:uiPriority w:val="39"/>
    <w:rsid w:val="00AB774A"/>
    <w:pPr>
      <w:tabs>
        <w:tab w:val="right" w:pos="9526"/>
      </w:tabs>
      <w:spacing w:after="120" w:line="320" w:lineRule="atLeast"/>
      <w:ind w:left="1418" w:hanging="567"/>
    </w:pPr>
    <w:rPr>
      <w:noProof/>
    </w:rPr>
  </w:style>
  <w:style w:type="paragraph" w:styleId="Spistreci3">
    <w:name w:val="toc 3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2155" w:hanging="1304"/>
    </w:pPr>
    <w:rPr>
      <w:noProof/>
    </w:rPr>
  </w:style>
  <w:style w:type="paragraph" w:styleId="Spistreci4">
    <w:name w:val="toc 4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1843" w:hanging="992"/>
    </w:pPr>
    <w:rPr>
      <w:szCs w:val="22"/>
    </w:rPr>
  </w:style>
  <w:style w:type="paragraph" w:styleId="Spistreci5">
    <w:name w:val="toc 5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/>
      <w:ind w:left="1843" w:hanging="992"/>
    </w:pPr>
    <w:rPr>
      <w:szCs w:val="22"/>
    </w:rPr>
  </w:style>
  <w:style w:type="paragraph" w:styleId="Spistreci6">
    <w:name w:val="toc 6"/>
    <w:basedOn w:val="Normalny"/>
    <w:next w:val="Normalny"/>
    <w:autoRedefine/>
    <w:semiHidden/>
    <w:rsid w:val="00AB774A"/>
    <w:pPr>
      <w:tabs>
        <w:tab w:val="right" w:pos="9526"/>
      </w:tabs>
      <w:ind w:left="1100"/>
    </w:pPr>
    <w:rPr>
      <w:sz w:val="20"/>
    </w:rPr>
  </w:style>
  <w:style w:type="paragraph" w:styleId="Spistreci7">
    <w:name w:val="toc 7"/>
    <w:basedOn w:val="Normalny"/>
    <w:next w:val="Normalny"/>
    <w:autoRedefine/>
    <w:semiHidden/>
    <w:rsid w:val="00AB774A"/>
    <w:pPr>
      <w:tabs>
        <w:tab w:val="right" w:pos="9526"/>
      </w:tabs>
      <w:ind w:left="1320"/>
    </w:pPr>
    <w:rPr>
      <w:sz w:val="20"/>
    </w:rPr>
  </w:style>
  <w:style w:type="paragraph" w:styleId="Spistreci8">
    <w:name w:val="toc 8"/>
    <w:basedOn w:val="Normalny"/>
    <w:next w:val="Normalny"/>
    <w:autoRedefine/>
    <w:semiHidden/>
    <w:rsid w:val="00AB774A"/>
    <w:pPr>
      <w:tabs>
        <w:tab w:val="right" w:pos="9526"/>
      </w:tabs>
      <w:ind w:left="1540"/>
    </w:pPr>
    <w:rPr>
      <w:sz w:val="20"/>
    </w:rPr>
  </w:style>
  <w:style w:type="paragraph" w:styleId="Spistreci9">
    <w:name w:val="toc 9"/>
    <w:basedOn w:val="Normalny"/>
    <w:next w:val="Normalny"/>
    <w:autoRedefine/>
    <w:semiHidden/>
    <w:rsid w:val="00AB774A"/>
    <w:pPr>
      <w:tabs>
        <w:tab w:val="right" w:pos="9526"/>
      </w:tabs>
      <w:ind w:left="1760"/>
    </w:pPr>
    <w:rPr>
      <w:sz w:val="20"/>
    </w:rPr>
  </w:style>
  <w:style w:type="paragraph" w:styleId="Spisilustracji">
    <w:name w:val="table of figures"/>
    <w:basedOn w:val="ILF-Standard"/>
    <w:next w:val="ILF-Standard"/>
    <w:uiPriority w:val="99"/>
    <w:rsid w:val="00D658A4"/>
    <w:pPr>
      <w:tabs>
        <w:tab w:val="left" w:pos="1559"/>
        <w:tab w:val="right" w:pos="9526"/>
      </w:tabs>
      <w:spacing w:line="320" w:lineRule="atLeast"/>
      <w:ind w:left="442" w:hanging="442"/>
    </w:pPr>
  </w:style>
  <w:style w:type="paragraph" w:styleId="Tekstprzypisudolnego">
    <w:name w:val="footnote text"/>
    <w:basedOn w:val="ILF-Standard"/>
    <w:semiHidden/>
    <w:rsid w:val="005E3F49"/>
    <w:pPr>
      <w:ind w:left="1276" w:hanging="425"/>
    </w:pPr>
    <w:rPr>
      <w:sz w:val="20"/>
    </w:rPr>
  </w:style>
  <w:style w:type="paragraph" w:styleId="Data">
    <w:name w:val="Date"/>
    <w:basedOn w:val="ILF-Standard"/>
    <w:rsid w:val="00F65A2A"/>
    <w:pPr>
      <w:spacing w:before="60" w:after="60"/>
      <w:jc w:val="center"/>
    </w:pPr>
  </w:style>
  <w:style w:type="character" w:styleId="Odwoanieprzypisudolnego">
    <w:name w:val="footnote reference"/>
    <w:basedOn w:val="Domylnaczcionkaakapitu"/>
    <w:semiHidden/>
    <w:rsid w:val="005E3F49"/>
    <w:rPr>
      <w:vertAlign w:val="superscript"/>
    </w:rPr>
  </w:style>
  <w:style w:type="character" w:styleId="Hipercze">
    <w:name w:val="Hyperlink"/>
    <w:basedOn w:val="Domylnaczcionkaakapitu"/>
    <w:uiPriority w:val="99"/>
    <w:rsid w:val="00F65A2A"/>
    <w:rPr>
      <w:rFonts w:ascii="Arial" w:hAnsi="Arial"/>
      <w:color w:val="0000FF"/>
      <w:u w:val="single"/>
    </w:rPr>
  </w:style>
  <w:style w:type="paragraph" w:customStyle="1" w:styleId="ILF-Standard">
    <w:name w:val="ILF-Standard"/>
    <w:rsid w:val="00F65A2A"/>
    <w:rPr>
      <w:rFonts w:ascii="Arial" w:hAnsi="Arial"/>
      <w:sz w:val="22"/>
      <w:lang w:val="en-GB" w:eastAsia="de-DE"/>
    </w:rPr>
  </w:style>
  <w:style w:type="paragraph" w:customStyle="1" w:styleId="Pfad">
    <w:name w:val="Pfad"/>
    <w:basedOn w:val="ILF-Standard"/>
    <w:rsid w:val="009B2C1D"/>
    <w:rPr>
      <w:sz w:val="10"/>
    </w:rPr>
  </w:style>
  <w:style w:type="paragraph" w:customStyle="1" w:styleId="Projektname">
    <w:name w:val="Projektname"/>
    <w:basedOn w:val="Betrifft"/>
    <w:rsid w:val="0077368F"/>
    <w:pPr>
      <w:spacing w:before="8000"/>
    </w:pPr>
    <w:rPr>
      <w:caps w:val="0"/>
      <w:sz w:val="40"/>
      <w:szCs w:val="40"/>
    </w:rPr>
  </w:style>
  <w:style w:type="paragraph" w:customStyle="1" w:styleId="Revisionszeile">
    <w:name w:val="Revisionszeile"/>
    <w:basedOn w:val="Betrifft"/>
    <w:rsid w:val="005E3F49"/>
    <w:pPr>
      <w:jc w:val="right"/>
    </w:pPr>
    <w:rPr>
      <w:sz w:val="22"/>
    </w:rPr>
  </w:style>
  <w:style w:type="paragraph" w:customStyle="1" w:styleId="ILFDatum">
    <w:name w:val="ILFDatum"/>
    <w:basedOn w:val="Normalny"/>
    <w:rsid w:val="00F65A2A"/>
    <w:pPr>
      <w:spacing w:before="240"/>
      <w:jc w:val="center"/>
    </w:pPr>
    <w:rPr>
      <w:b/>
    </w:rPr>
  </w:style>
  <w:style w:type="paragraph" w:customStyle="1" w:styleId="Adressfeld">
    <w:name w:val="Adressfeld"/>
    <w:basedOn w:val="ILF-Standard"/>
    <w:autoRedefine/>
    <w:rsid w:val="00F65A2A"/>
    <w:pPr>
      <w:spacing w:before="720"/>
      <w:ind w:left="567"/>
    </w:pPr>
  </w:style>
  <w:style w:type="paragraph" w:customStyle="1" w:styleId="Poprawka1">
    <w:name w:val="Poprawka1"/>
    <w:basedOn w:val="Normalny"/>
    <w:next w:val="E0"/>
    <w:rsid w:val="009B2C1D"/>
    <w:pPr>
      <w:jc w:val="center"/>
    </w:pPr>
    <w:rPr>
      <w:b/>
      <w:caps/>
      <w:szCs w:val="22"/>
    </w:rPr>
  </w:style>
  <w:style w:type="paragraph" w:customStyle="1" w:styleId="E4">
    <w:name w:val="E4"/>
    <w:basedOn w:val="E3"/>
    <w:rsid w:val="00F65A2A"/>
    <w:pPr>
      <w:ind w:left="2552"/>
    </w:pPr>
  </w:style>
  <w:style w:type="table" w:styleId="Tabela-Siatka">
    <w:name w:val="Table Grid"/>
    <w:basedOn w:val="Standardowy"/>
    <w:rsid w:val="00225059"/>
    <w:pPr>
      <w:spacing w:after="160" w:line="32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ks1">
    <w:name w:val="index 1"/>
    <w:basedOn w:val="Normalny"/>
    <w:next w:val="Normalny"/>
    <w:autoRedefine/>
    <w:semiHidden/>
    <w:rsid w:val="00D658A4"/>
    <w:pPr>
      <w:ind w:left="220" w:hanging="220"/>
    </w:pPr>
  </w:style>
  <w:style w:type="paragraph" w:styleId="Indeks2">
    <w:name w:val="index 2"/>
    <w:basedOn w:val="Normalny"/>
    <w:next w:val="Normalny"/>
    <w:autoRedefine/>
    <w:semiHidden/>
    <w:rsid w:val="00D658A4"/>
    <w:pPr>
      <w:ind w:left="440" w:hanging="220"/>
    </w:pPr>
  </w:style>
  <w:style w:type="paragraph" w:styleId="Indeks3">
    <w:name w:val="index 3"/>
    <w:basedOn w:val="Normalny"/>
    <w:next w:val="Normalny"/>
    <w:autoRedefine/>
    <w:semiHidden/>
    <w:rsid w:val="00D658A4"/>
    <w:pPr>
      <w:ind w:left="660" w:hanging="220"/>
    </w:pPr>
  </w:style>
  <w:style w:type="paragraph" w:styleId="Indeks4">
    <w:name w:val="index 4"/>
    <w:basedOn w:val="Normalny"/>
    <w:next w:val="Normalny"/>
    <w:autoRedefine/>
    <w:semiHidden/>
    <w:rsid w:val="00D658A4"/>
    <w:pPr>
      <w:ind w:left="880" w:hanging="220"/>
    </w:pPr>
  </w:style>
  <w:style w:type="paragraph" w:styleId="Indeks5">
    <w:name w:val="index 5"/>
    <w:basedOn w:val="Normalny"/>
    <w:next w:val="Normalny"/>
    <w:autoRedefine/>
    <w:semiHidden/>
    <w:rsid w:val="00D658A4"/>
    <w:pPr>
      <w:ind w:left="1100" w:hanging="220"/>
    </w:pPr>
  </w:style>
  <w:style w:type="paragraph" w:styleId="Indeks6">
    <w:name w:val="index 6"/>
    <w:basedOn w:val="Normalny"/>
    <w:next w:val="Normalny"/>
    <w:autoRedefine/>
    <w:semiHidden/>
    <w:rsid w:val="00D658A4"/>
    <w:pPr>
      <w:ind w:left="1320" w:hanging="220"/>
    </w:pPr>
  </w:style>
  <w:style w:type="paragraph" w:styleId="Indeks7">
    <w:name w:val="index 7"/>
    <w:basedOn w:val="Normalny"/>
    <w:next w:val="Normalny"/>
    <w:autoRedefine/>
    <w:semiHidden/>
    <w:rsid w:val="00D658A4"/>
    <w:pPr>
      <w:ind w:left="1540" w:hanging="220"/>
    </w:pPr>
  </w:style>
  <w:style w:type="paragraph" w:styleId="Indeks8">
    <w:name w:val="index 8"/>
    <w:basedOn w:val="Normalny"/>
    <w:next w:val="Normalny"/>
    <w:autoRedefine/>
    <w:semiHidden/>
    <w:rsid w:val="00D658A4"/>
    <w:pPr>
      <w:ind w:left="1760" w:hanging="220"/>
    </w:pPr>
  </w:style>
  <w:style w:type="paragraph" w:styleId="Indeks9">
    <w:name w:val="index 9"/>
    <w:basedOn w:val="Normalny"/>
    <w:next w:val="Normalny"/>
    <w:autoRedefine/>
    <w:semiHidden/>
    <w:rsid w:val="00D658A4"/>
    <w:pPr>
      <w:ind w:left="1980" w:hanging="220"/>
    </w:pPr>
  </w:style>
  <w:style w:type="paragraph" w:customStyle="1" w:styleId="Podstawowy">
    <w:name w:val="Podstawowy"/>
    <w:basedOn w:val="Normalny"/>
    <w:rsid w:val="00F02AD2"/>
    <w:pPr>
      <w:spacing w:after="0" w:line="240" w:lineRule="auto"/>
      <w:jc w:val="both"/>
    </w:pPr>
    <w:rPr>
      <w:szCs w:val="24"/>
      <w:lang w:val="pl-PL" w:eastAsia="pl-PL"/>
    </w:rPr>
  </w:style>
  <w:style w:type="paragraph" w:customStyle="1" w:styleId="DISCIPLINE">
    <w:name w:val="DISCIPLINE"/>
    <w:basedOn w:val="E0"/>
    <w:next w:val="E0"/>
    <w:autoRedefine/>
    <w:rsid w:val="0071235C"/>
    <w:pPr>
      <w:spacing w:after="0" w:line="360" w:lineRule="auto"/>
      <w:jc w:val="center"/>
    </w:pPr>
    <w:rPr>
      <w:b/>
      <w:sz w:val="24"/>
      <w:szCs w:val="24"/>
      <w:lang w:val="pl-PL"/>
    </w:rPr>
  </w:style>
  <w:style w:type="paragraph" w:customStyle="1" w:styleId="E1">
    <w:name w:val="E1"/>
    <w:basedOn w:val="Normalny"/>
    <w:rsid w:val="00F45884"/>
    <w:pPr>
      <w:ind w:left="709"/>
      <w:jc w:val="both"/>
    </w:pPr>
  </w:style>
  <w:style w:type="paragraph" w:customStyle="1" w:styleId="NumerFCZ">
    <w:name w:val="Numer FCZ"/>
    <w:basedOn w:val="Podstawowy"/>
    <w:link w:val="NumerFCZZnak"/>
    <w:rsid w:val="00BE31CB"/>
    <w:pPr>
      <w:jc w:val="right"/>
    </w:pPr>
    <w:rPr>
      <w:rFonts w:cs="Arial"/>
      <w:b/>
      <w:sz w:val="20"/>
      <w:lang w:val="en-GB"/>
    </w:rPr>
  </w:style>
  <w:style w:type="character" w:customStyle="1" w:styleId="NumerFCZZnak">
    <w:name w:val="Numer FCZ Znak"/>
    <w:basedOn w:val="Domylnaczcionkaakapitu"/>
    <w:link w:val="NumerFCZ"/>
    <w:rsid w:val="00BE31CB"/>
    <w:rPr>
      <w:rFonts w:ascii="Arial" w:hAnsi="Arial" w:cs="Arial"/>
      <w:b/>
      <w:szCs w:val="24"/>
      <w:lang w:val="en-GB" w:eastAsia="pl-PL" w:bidi="ar-SA"/>
    </w:rPr>
  </w:style>
  <w:style w:type="paragraph" w:customStyle="1" w:styleId="Tom">
    <w:name w:val="Tom"/>
    <w:basedOn w:val="E0"/>
    <w:rsid w:val="00AC650A"/>
    <w:pPr>
      <w:spacing w:after="0" w:line="240" w:lineRule="auto"/>
      <w:jc w:val="center"/>
    </w:pPr>
    <w:rPr>
      <w:sz w:val="20"/>
    </w:rPr>
  </w:style>
  <w:style w:type="paragraph" w:styleId="Listapunktowana3">
    <w:name w:val="List Bullet 3"/>
    <w:basedOn w:val="Normalny"/>
    <w:autoRedefine/>
    <w:rsid w:val="00D63955"/>
    <w:pPr>
      <w:tabs>
        <w:tab w:val="num" w:pos="900"/>
      </w:tabs>
      <w:spacing w:after="0" w:line="280" w:lineRule="exact"/>
      <w:ind w:left="900" w:hanging="360"/>
      <w:jc w:val="both"/>
    </w:pPr>
    <w:rPr>
      <w:szCs w:val="22"/>
      <w:lang w:val="pl-PL" w:eastAsia="en-US"/>
    </w:rPr>
  </w:style>
  <w:style w:type="paragraph" w:customStyle="1" w:styleId="bookantiqua12">
    <w:name w:val="book antiqua 12"/>
    <w:basedOn w:val="Normalny"/>
    <w:rsid w:val="00D63955"/>
    <w:pPr>
      <w:spacing w:after="0" w:line="360" w:lineRule="auto"/>
      <w:jc w:val="both"/>
    </w:pPr>
    <w:rPr>
      <w:rFonts w:ascii="Book Antiqua" w:hAnsi="Book Antiqua"/>
      <w:b/>
      <w:bCs/>
      <w:sz w:val="24"/>
      <w:lang w:val="pl-PL" w:eastAsia="pl-PL"/>
    </w:rPr>
  </w:style>
  <w:style w:type="paragraph" w:customStyle="1" w:styleId="Cz">
    <w:name w:val="Część"/>
    <w:basedOn w:val="Betrifft"/>
    <w:rsid w:val="00AD24A6"/>
    <w:pPr>
      <w:spacing w:before="3000"/>
    </w:pPr>
  </w:style>
  <w:style w:type="paragraph" w:customStyle="1" w:styleId="StylInterlinia15wiersza">
    <w:name w:val="Styl Interlinia:  15 wiersza"/>
    <w:basedOn w:val="Normalny"/>
    <w:rsid w:val="003B5432"/>
    <w:pPr>
      <w:spacing w:line="360" w:lineRule="auto"/>
    </w:pPr>
  </w:style>
  <w:style w:type="paragraph" w:customStyle="1" w:styleId="StylWyjustowanyInterlinia15wiersza">
    <w:name w:val="Styl Wyjustowany Interlinia:  15 wiersza"/>
    <w:basedOn w:val="Normalny"/>
    <w:rsid w:val="00EB7AA7"/>
    <w:pPr>
      <w:spacing w:line="360" w:lineRule="auto"/>
      <w:jc w:val="both"/>
    </w:pPr>
  </w:style>
  <w:style w:type="character" w:customStyle="1" w:styleId="Spistreci1Znak">
    <w:name w:val="Spis treści 1 Znak"/>
    <w:basedOn w:val="Domylnaczcionkaakapitu"/>
    <w:link w:val="Spistreci1"/>
    <w:rsid w:val="00B658C9"/>
    <w:rPr>
      <w:rFonts w:ascii="Arial" w:hAnsi="Arial"/>
      <w:caps/>
      <w:noProof/>
      <w:sz w:val="22"/>
      <w:szCs w:val="22"/>
      <w:lang w:val="en-GB" w:eastAsia="de-DE" w:bidi="ar-SA"/>
    </w:rPr>
  </w:style>
  <w:style w:type="paragraph" w:customStyle="1" w:styleId="stylinterlinia15wiersza0">
    <w:name w:val="stylinterlinia15wiersza"/>
    <w:basedOn w:val="Normalny"/>
    <w:rsid w:val="00F40E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264FE"/>
    <w:rPr>
      <w:rFonts w:ascii="Arial" w:hAnsi="Arial"/>
      <w:lang w:val="en-GB" w:eastAsia="de-DE"/>
    </w:rPr>
  </w:style>
  <w:style w:type="paragraph" w:customStyle="1" w:styleId="Poprawka2">
    <w:name w:val="Poprawka2"/>
    <w:basedOn w:val="Normalny"/>
    <w:next w:val="E0"/>
    <w:rsid w:val="00EC116C"/>
    <w:pPr>
      <w:jc w:val="center"/>
    </w:pPr>
    <w:rPr>
      <w:b/>
      <w:caps/>
      <w:szCs w:val="22"/>
    </w:rPr>
  </w:style>
  <w:style w:type="paragraph" w:customStyle="1" w:styleId="1strona">
    <w:name w:val="1strona"/>
    <w:basedOn w:val="Normalny"/>
    <w:qFormat/>
    <w:rsid w:val="00670B6E"/>
    <w:pPr>
      <w:spacing w:after="0" w:line="240" w:lineRule="auto"/>
    </w:pPr>
    <w:rPr>
      <w:sz w:val="16"/>
      <w:lang w:val="pl-PL"/>
    </w:rPr>
  </w:style>
  <w:style w:type="paragraph" w:customStyle="1" w:styleId="obiekt">
    <w:name w:val="obiekt"/>
    <w:basedOn w:val="Tytul2"/>
    <w:qFormat/>
    <w:rsid w:val="005719D2"/>
    <w:pPr>
      <w:tabs>
        <w:tab w:val="left" w:pos="8114"/>
        <w:tab w:val="left" w:pos="9248"/>
      </w:tabs>
      <w:spacing w:before="0" w:after="0"/>
      <w:ind w:left="176" w:right="459"/>
    </w:pPr>
    <w:rPr>
      <w:sz w:val="25"/>
      <w:szCs w:val="25"/>
    </w:rPr>
  </w:style>
  <w:style w:type="paragraph" w:styleId="Tekstdymka">
    <w:name w:val="Balloon Text"/>
    <w:basedOn w:val="Normalny"/>
    <w:link w:val="TekstdymkaZnak"/>
    <w:rsid w:val="00F5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561A2"/>
    <w:rPr>
      <w:rFonts w:ascii="Tahoma" w:hAnsi="Tahoma" w:cs="Tahoma"/>
      <w:sz w:val="16"/>
      <w:szCs w:val="16"/>
      <w:lang w:val="en-GB" w:eastAsia="de-DE"/>
    </w:rPr>
  </w:style>
  <w:style w:type="character" w:customStyle="1" w:styleId="StopkaZnak">
    <w:name w:val="Stopka Znak"/>
    <w:link w:val="Stopka"/>
    <w:rsid w:val="00EA4866"/>
    <w:rPr>
      <w:rFonts w:ascii="Arial" w:hAnsi="Arial"/>
      <w:sz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5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D_package\package_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A4099-8517-4649-B34F-DEF335A2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package_pl</Template>
  <TotalTime>114</TotalTime>
  <Pages>1</Pages>
  <Words>1144</Words>
  <Characters>6868</Characters>
  <Application>Microsoft Office Word</Application>
  <DocSecurity>0</DocSecurity>
  <Lines>57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test</vt:lpstr>
      <vt:lpstr>test</vt:lpstr>
    </vt:vector>
  </TitlesOfParts>
  <Company>Microsoft</Company>
  <LinksUpToDate>false</LinksUpToDate>
  <CharactersWithSpaces>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subject>test</dc:subject>
  <dc:creator>Ketel</dc:creator>
  <cp:keywords>C226-ILFWs-AD-0001</cp:keywords>
  <cp:lastModifiedBy>Krystyna Kowalska</cp:lastModifiedBy>
  <cp:revision>24</cp:revision>
  <cp:lastPrinted>2014-02-10T08:34:00Z</cp:lastPrinted>
  <dcterms:created xsi:type="dcterms:W3CDTF">2013-11-02T11:43:00Z</dcterms:created>
  <dcterms:modified xsi:type="dcterms:W3CDTF">2014-02-10T08:25:00Z</dcterms:modified>
</cp:coreProperties>
</file>